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92" w:type="dxa"/>
        <w:tblInd w:w="170" w:type="dxa"/>
        <w:tblLayout w:type="fixed"/>
        <w:tblCellMar>
          <w:left w:w="71" w:type="dxa"/>
          <w:right w:w="71" w:type="dxa"/>
        </w:tblCellMar>
        <w:tblLook w:val="0000" w:firstRow="0" w:lastRow="0" w:firstColumn="0" w:lastColumn="0" w:noHBand="0" w:noVBand="0"/>
      </w:tblPr>
      <w:tblGrid>
        <w:gridCol w:w="2736"/>
        <w:gridCol w:w="3828"/>
        <w:gridCol w:w="2126"/>
        <w:gridCol w:w="1402"/>
      </w:tblGrid>
      <w:tr w:rsidR="00D553AC" w14:paraId="3E95BAA4" w14:textId="77777777" w:rsidTr="007E254E">
        <w:trPr>
          <w:trHeight w:val="377"/>
        </w:trPr>
        <w:tc>
          <w:tcPr>
            <w:tcW w:w="6564" w:type="dxa"/>
            <w:gridSpan w:val="2"/>
            <w:vMerge w:val="restart"/>
          </w:tcPr>
          <w:p w14:paraId="3E95BAA0" w14:textId="77777777" w:rsidR="00D553AC" w:rsidRDefault="00721513" w:rsidP="00F3122B">
            <w:pPr>
              <w:pStyle w:val="BESKbrdtextndring"/>
              <w:ind w:left="0"/>
            </w:pPr>
            <w:r>
              <w:t xml:space="preserve"> </w:t>
            </w:r>
          </w:p>
          <w:p w14:paraId="3E95BAA1" w14:textId="08128D62" w:rsidR="00721513" w:rsidRDefault="005A2EF8" w:rsidP="00F3122B">
            <w:pPr>
              <w:pStyle w:val="BESKbrdtextndring"/>
              <w:ind w:left="0"/>
            </w:pPr>
            <w:r>
              <w:rPr>
                <w:noProof/>
              </w:rPr>
              <w:drawing>
                <wp:anchor distT="0" distB="0" distL="114300" distR="114300" simplePos="0" relativeHeight="251658240" behindDoc="0" locked="0" layoutInCell="1" allowOverlap="1" wp14:anchorId="4AC6ABE3" wp14:editId="42BD01A6">
                  <wp:simplePos x="0" y="0"/>
                  <wp:positionH relativeFrom="margin">
                    <wp:posOffset>635</wp:posOffset>
                  </wp:positionH>
                  <wp:positionV relativeFrom="margin">
                    <wp:posOffset>264795</wp:posOffset>
                  </wp:positionV>
                  <wp:extent cx="2752725" cy="620017"/>
                  <wp:effectExtent l="0" t="0" r="0" b="0"/>
                  <wp:wrapNone/>
                  <wp:docPr id="27" name="Bild 1" descr="Sto_logo_UTVECK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_logo_UTVECKL3"/>
                          <pic:cNvPicPr>
                            <a:picLocks noChangeAspect="1" noChangeArrowheads="1"/>
                          </pic:cNvPicPr>
                        </pic:nvPicPr>
                        <pic:blipFill>
                          <a:blip r:embed="rId11" cstate="print">
                            <a:extLst>
                              <a:ext uri="{28A0092B-C50C-407E-A947-70E740481C1C}">
                                <a14:useLocalDpi xmlns:a14="http://schemas.microsoft.com/office/drawing/2010/main" val="0"/>
                              </a:ext>
                            </a:extLst>
                          </a:blip>
                          <a:srcRect b="40715"/>
                          <a:stretch>
                            <a:fillRect/>
                          </a:stretch>
                        </pic:blipFill>
                        <pic:spPr bwMode="auto">
                          <a:xfrm>
                            <a:off x="0" y="0"/>
                            <a:ext cx="2752725" cy="620017"/>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26" w:type="dxa"/>
          </w:tcPr>
          <w:p w14:paraId="3E95BAA2" w14:textId="77777777" w:rsidR="00D553AC" w:rsidRDefault="000600EF" w:rsidP="00D553AC">
            <w:pPr>
              <w:pStyle w:val="BESKtitelliten"/>
            </w:pPr>
            <w:r w:rsidRPr="000600EF">
              <w:t>Beskrivning</w:t>
            </w:r>
          </w:p>
        </w:tc>
        <w:tc>
          <w:tcPr>
            <w:tcW w:w="1402" w:type="dxa"/>
          </w:tcPr>
          <w:p w14:paraId="3E95BAA3" w14:textId="77777777" w:rsidR="00D553AC" w:rsidRDefault="00D553AC" w:rsidP="00D553AC">
            <w:pPr>
              <w:pStyle w:val="BESKtitelliten"/>
            </w:pPr>
          </w:p>
        </w:tc>
      </w:tr>
      <w:tr w:rsidR="00D553AC" w14:paraId="3E95BAA8" w14:textId="77777777" w:rsidTr="007E254E">
        <w:trPr>
          <w:trHeight w:val="2422"/>
        </w:trPr>
        <w:tc>
          <w:tcPr>
            <w:tcW w:w="6564" w:type="dxa"/>
            <w:gridSpan w:val="2"/>
            <w:vMerge/>
          </w:tcPr>
          <w:p w14:paraId="3E95BAA5" w14:textId="77777777" w:rsidR="00D553AC" w:rsidRDefault="00D553AC" w:rsidP="00D553AC">
            <w:pPr>
              <w:pStyle w:val="BESKtitelliten"/>
            </w:pPr>
          </w:p>
        </w:tc>
        <w:tc>
          <w:tcPr>
            <w:tcW w:w="2126" w:type="dxa"/>
          </w:tcPr>
          <w:p w14:paraId="3E95BAA6" w14:textId="77777777" w:rsidR="00964EAC" w:rsidRDefault="005A635B" w:rsidP="00141B74">
            <w:pPr>
              <w:pStyle w:val="BESKtitelliten"/>
            </w:pPr>
            <w:r>
              <w:t>Handling 4</w:t>
            </w:r>
          </w:p>
        </w:tc>
        <w:tc>
          <w:tcPr>
            <w:tcW w:w="1402" w:type="dxa"/>
          </w:tcPr>
          <w:p w14:paraId="3E95BAA7" w14:textId="77777777" w:rsidR="00D553AC" w:rsidRDefault="00D553AC" w:rsidP="00D553AC">
            <w:pPr>
              <w:pStyle w:val="BESKtitelliten"/>
            </w:pPr>
          </w:p>
        </w:tc>
      </w:tr>
      <w:tr w:rsidR="00D553AC" w14:paraId="3E95BAB7" w14:textId="77777777" w:rsidTr="007E254E">
        <w:trPr>
          <w:trHeight w:val="4852"/>
        </w:trPr>
        <w:tc>
          <w:tcPr>
            <w:tcW w:w="2736" w:type="dxa"/>
          </w:tcPr>
          <w:p w14:paraId="3E95BAA9" w14:textId="77777777" w:rsidR="00D553AC" w:rsidRDefault="00D553AC" w:rsidP="00425A7D"/>
          <w:p w14:paraId="3E95BAAA" w14:textId="77777777" w:rsidR="00D553AC" w:rsidRDefault="00D553AC" w:rsidP="00425A7D"/>
        </w:tc>
        <w:tc>
          <w:tcPr>
            <w:tcW w:w="7356" w:type="dxa"/>
            <w:gridSpan w:val="3"/>
          </w:tcPr>
          <w:p w14:paraId="3E95BAAB" w14:textId="77777777" w:rsidR="00721513" w:rsidRDefault="00721513" w:rsidP="00721513">
            <w:pPr>
              <w:pStyle w:val="BESKtitelstor"/>
            </w:pPr>
            <w:r w:rsidRPr="00E3760A">
              <w:rPr>
                <w:highlight w:val="yellow"/>
              </w:rPr>
              <w:t>XX församling</w:t>
            </w:r>
          </w:p>
          <w:p w14:paraId="3E95BAAC" w14:textId="77777777" w:rsidR="00721513" w:rsidRDefault="00721513" w:rsidP="00721513">
            <w:pPr>
              <w:pStyle w:val="BESKtitelstor"/>
            </w:pPr>
            <w:r>
              <w:t xml:space="preserve">Stockholms stift </w:t>
            </w:r>
          </w:p>
          <w:p w14:paraId="3E95BAAD" w14:textId="77777777" w:rsidR="006078B8" w:rsidRDefault="006078B8" w:rsidP="00721513">
            <w:pPr>
              <w:pStyle w:val="BESKtitelstor"/>
            </w:pPr>
          </w:p>
          <w:p w14:paraId="3E95BAAE" w14:textId="77777777" w:rsidR="006078B8" w:rsidRDefault="006078B8" w:rsidP="00721513">
            <w:pPr>
              <w:pStyle w:val="BESKtitelstor"/>
            </w:pPr>
          </w:p>
          <w:p w14:paraId="3E95BAAF" w14:textId="77777777" w:rsidR="006078B8" w:rsidRDefault="006078B8" w:rsidP="00721513">
            <w:pPr>
              <w:pStyle w:val="BESKtitelstor"/>
            </w:pPr>
          </w:p>
          <w:p w14:paraId="3E95BAB0" w14:textId="77777777" w:rsidR="00721513" w:rsidRDefault="00721513" w:rsidP="00721513">
            <w:pPr>
              <w:pStyle w:val="BESKtitelstor"/>
            </w:pPr>
          </w:p>
          <w:p w14:paraId="3E95BAB3" w14:textId="070BFA94" w:rsidR="007D4B21" w:rsidRPr="007D4B21" w:rsidRDefault="00721513" w:rsidP="007F517F">
            <w:pPr>
              <w:pStyle w:val="BESKtitelstor"/>
              <w:rPr>
                <w:szCs w:val="44"/>
              </w:rPr>
            </w:pPr>
            <w:r w:rsidRPr="006078B8">
              <w:rPr>
                <w:noProof/>
                <w:sz w:val="40"/>
              </w:rPr>
              <w:t>BESKRIVNING</w:t>
            </w:r>
            <w:r w:rsidR="00BD710D">
              <w:rPr>
                <w:noProof/>
                <w:sz w:val="40"/>
              </w:rPr>
              <w:t>:</w:t>
            </w:r>
            <w:r w:rsidR="00F831B6">
              <w:rPr>
                <w:noProof/>
                <w:sz w:val="40"/>
              </w:rPr>
              <w:t xml:space="preserve"> </w:t>
            </w:r>
            <w:r w:rsidR="00105459">
              <w:rPr>
                <w:szCs w:val="44"/>
              </w:rPr>
              <w:t>Vårdprogram och u</w:t>
            </w:r>
            <w:r w:rsidR="007D4B21" w:rsidRPr="007D4B21">
              <w:rPr>
                <w:szCs w:val="44"/>
              </w:rPr>
              <w:t>nderhåll</w:t>
            </w:r>
            <w:r w:rsidR="00105459">
              <w:rPr>
                <w:szCs w:val="44"/>
              </w:rPr>
              <w:t>s</w:t>
            </w:r>
            <w:r w:rsidR="007D4B21" w:rsidRPr="007D4B21">
              <w:rPr>
                <w:szCs w:val="44"/>
              </w:rPr>
              <w:t>plan</w:t>
            </w:r>
            <w:r w:rsidR="007F517F">
              <w:rPr>
                <w:szCs w:val="44"/>
              </w:rPr>
              <w:t xml:space="preserve"> (</w:t>
            </w:r>
            <w:r w:rsidR="007F517F">
              <w:rPr>
                <w:noProof/>
                <w:sz w:val="40"/>
              </w:rPr>
              <w:t>VU-plan)</w:t>
            </w:r>
          </w:p>
          <w:p w14:paraId="3E95BAB4" w14:textId="77777777" w:rsidR="00721513" w:rsidRDefault="00721513" w:rsidP="00547D5C">
            <w:pPr>
              <w:pStyle w:val="BESKtitelstor"/>
            </w:pPr>
          </w:p>
          <w:p w14:paraId="3E95BAB5" w14:textId="77777777" w:rsidR="00721513" w:rsidRDefault="00721513" w:rsidP="00547D5C">
            <w:pPr>
              <w:pStyle w:val="BESKtitelstor"/>
            </w:pPr>
          </w:p>
          <w:p w14:paraId="3E95BAB6" w14:textId="77777777" w:rsidR="00721513" w:rsidRDefault="00721513" w:rsidP="00547D5C">
            <w:pPr>
              <w:pStyle w:val="BESKtitelstor"/>
            </w:pPr>
          </w:p>
        </w:tc>
      </w:tr>
      <w:tr w:rsidR="00D553AC" w14:paraId="3E95BABA" w14:textId="77777777" w:rsidTr="007E254E">
        <w:trPr>
          <w:trHeight w:val="1618"/>
        </w:trPr>
        <w:tc>
          <w:tcPr>
            <w:tcW w:w="2736" w:type="dxa"/>
          </w:tcPr>
          <w:p w14:paraId="3E95BAB8" w14:textId="77777777" w:rsidR="00D553AC" w:rsidRDefault="00D553AC" w:rsidP="00425A7D"/>
        </w:tc>
        <w:tc>
          <w:tcPr>
            <w:tcW w:w="7356" w:type="dxa"/>
            <w:gridSpan w:val="3"/>
          </w:tcPr>
          <w:p w14:paraId="3E95BAB9" w14:textId="77777777" w:rsidR="00D553AC" w:rsidRPr="00A23E43" w:rsidRDefault="00721513" w:rsidP="00425A7D">
            <w:pPr>
              <w:pStyle w:val="BESKtitelmellan"/>
            </w:pPr>
            <w:r w:rsidRPr="00721513">
              <w:t>FÖRFRÅGNINGSUNDERLAG</w:t>
            </w:r>
          </w:p>
        </w:tc>
      </w:tr>
      <w:tr w:rsidR="000B5E90" w14:paraId="3E95BABE" w14:textId="77777777" w:rsidTr="007E254E">
        <w:trPr>
          <w:trHeight w:val="324"/>
        </w:trPr>
        <w:tc>
          <w:tcPr>
            <w:tcW w:w="2736" w:type="dxa"/>
          </w:tcPr>
          <w:p w14:paraId="3E95BABB" w14:textId="77777777" w:rsidR="000B5E90" w:rsidRDefault="000B5E90" w:rsidP="00425A7D"/>
        </w:tc>
        <w:tc>
          <w:tcPr>
            <w:tcW w:w="7356" w:type="dxa"/>
            <w:gridSpan w:val="3"/>
          </w:tcPr>
          <w:p w14:paraId="3E95BABC" w14:textId="77777777" w:rsidR="000B5E90" w:rsidRDefault="00781B33" w:rsidP="000600EF">
            <w:pPr>
              <w:pStyle w:val="BESKtitelliten"/>
            </w:pPr>
            <w:r>
              <w:rPr>
                <w:highlight w:val="yellow"/>
              </w:rPr>
              <w:t>20XX-XX-XX</w:t>
            </w:r>
          </w:p>
          <w:p w14:paraId="3E95BABD" w14:textId="77777777" w:rsidR="00AD2BEF" w:rsidRPr="009E05D2" w:rsidRDefault="00AD2BEF" w:rsidP="000600EF">
            <w:pPr>
              <w:pStyle w:val="BESKtitelliten"/>
              <w:rPr>
                <w:szCs w:val="22"/>
              </w:rPr>
            </w:pPr>
          </w:p>
        </w:tc>
      </w:tr>
      <w:tr w:rsidR="001E78B1" w14:paraId="3E95BAC0" w14:textId="77777777" w:rsidTr="007E254E">
        <w:trPr>
          <w:trHeight w:val="324"/>
        </w:trPr>
        <w:tc>
          <w:tcPr>
            <w:tcW w:w="10092" w:type="dxa"/>
            <w:gridSpan w:val="4"/>
          </w:tcPr>
          <w:p w14:paraId="3E95BABF" w14:textId="77777777" w:rsidR="001E78B1" w:rsidRDefault="001E78B1" w:rsidP="00425A7D">
            <w:pPr>
              <w:pStyle w:val="BESKtitelliten"/>
            </w:pPr>
          </w:p>
        </w:tc>
      </w:tr>
    </w:tbl>
    <w:p w14:paraId="3E95BAC1" w14:textId="77777777" w:rsidR="00D553AC" w:rsidRDefault="00D553AC" w:rsidP="008057DD">
      <w:pPr>
        <w:pStyle w:val="BESKtitelliten"/>
      </w:pPr>
    </w:p>
    <w:p w14:paraId="3E95BAC2" w14:textId="77777777" w:rsidR="008C39E5" w:rsidRPr="00EA0ADA" w:rsidRDefault="008C39E5" w:rsidP="00307DFE">
      <w:pPr>
        <w:sectPr w:rsidR="008C39E5" w:rsidRPr="00EA0ADA" w:rsidSect="00D933B1">
          <w:headerReference w:type="even" r:id="rId12"/>
          <w:headerReference w:type="first" r:id="rId13"/>
          <w:pgSz w:w="11907" w:h="16840" w:code="9"/>
          <w:pgMar w:top="850" w:right="794" w:bottom="737" w:left="1134" w:header="737" w:footer="454" w:gutter="0"/>
          <w:cols w:space="720"/>
          <w:noEndnote/>
        </w:sectPr>
      </w:pPr>
    </w:p>
    <w:p w14:paraId="3E95BAC3" w14:textId="77777777" w:rsidR="00157AF5" w:rsidRPr="00EA0ADA" w:rsidRDefault="00157AF5" w:rsidP="00464855">
      <w:pPr>
        <w:pStyle w:val="BESKinnehllsrub"/>
      </w:pPr>
      <w:r w:rsidRPr="00EA0ADA">
        <w:lastRenderedPageBreak/>
        <w:t>Innehållsförtec</w:t>
      </w:r>
      <w:r w:rsidR="00BF49EA">
        <w:t>knin</w:t>
      </w:r>
      <w:r w:rsidRPr="00EA0ADA">
        <w:t>g</w:t>
      </w:r>
    </w:p>
    <w:p w14:paraId="3E95BAC4" w14:textId="077C3A64" w:rsidR="00A02425" w:rsidRDefault="00A02425">
      <w:pPr>
        <w:pStyle w:val="Innehll3"/>
        <w:rPr>
          <w:rFonts w:asciiTheme="minorHAnsi" w:eastAsiaTheme="minorEastAsia" w:hAnsiTheme="minorHAnsi" w:cstheme="minorBidi"/>
          <w:caps w:val="0"/>
          <w:noProof/>
          <w:szCs w:val="22"/>
        </w:rPr>
      </w:pPr>
      <w:r>
        <w:fldChar w:fldCharType="begin"/>
      </w:r>
      <w:r>
        <w:instrText xml:space="preserve"> TOC \o "1-3" </w:instrText>
      </w:r>
      <w:r>
        <w:fldChar w:fldCharType="separate"/>
      </w:r>
      <w:r>
        <w:rPr>
          <w:noProof/>
        </w:rPr>
        <w:t xml:space="preserve">1 </w:t>
      </w:r>
      <w:r>
        <w:rPr>
          <w:rFonts w:asciiTheme="minorHAnsi" w:eastAsiaTheme="minorEastAsia" w:hAnsiTheme="minorHAnsi" w:cstheme="minorBidi"/>
          <w:caps w:val="0"/>
          <w:noProof/>
          <w:szCs w:val="22"/>
        </w:rPr>
        <w:tab/>
      </w:r>
      <w:r>
        <w:rPr>
          <w:noProof/>
        </w:rPr>
        <w:t>orientering om beställarens verksamhet</w:t>
      </w:r>
      <w:r>
        <w:rPr>
          <w:noProof/>
        </w:rPr>
        <w:tab/>
      </w:r>
      <w:r>
        <w:rPr>
          <w:noProof/>
        </w:rPr>
        <w:fldChar w:fldCharType="begin"/>
      </w:r>
      <w:r>
        <w:rPr>
          <w:noProof/>
        </w:rPr>
        <w:instrText xml:space="preserve"> PAGEREF _Toc511909083 \h </w:instrText>
      </w:r>
      <w:r>
        <w:rPr>
          <w:noProof/>
        </w:rPr>
      </w:r>
      <w:r>
        <w:rPr>
          <w:noProof/>
        </w:rPr>
        <w:fldChar w:fldCharType="separate"/>
      </w:r>
      <w:r w:rsidR="000619E6">
        <w:rPr>
          <w:noProof/>
        </w:rPr>
        <w:t>3</w:t>
      </w:r>
      <w:r>
        <w:rPr>
          <w:noProof/>
        </w:rPr>
        <w:fldChar w:fldCharType="end"/>
      </w:r>
    </w:p>
    <w:p w14:paraId="3E95BAC5" w14:textId="6D3F5120" w:rsidR="00A02425" w:rsidRDefault="00A02425">
      <w:pPr>
        <w:pStyle w:val="Innehll3"/>
        <w:rPr>
          <w:rFonts w:asciiTheme="minorHAnsi" w:eastAsiaTheme="minorEastAsia" w:hAnsiTheme="minorHAnsi" w:cstheme="minorBidi"/>
          <w:caps w:val="0"/>
          <w:noProof/>
          <w:szCs w:val="22"/>
        </w:rPr>
      </w:pPr>
      <w:r>
        <w:rPr>
          <w:noProof/>
        </w:rPr>
        <w:t xml:space="preserve">2 </w:t>
      </w:r>
      <w:r>
        <w:rPr>
          <w:rFonts w:asciiTheme="minorHAnsi" w:eastAsiaTheme="minorEastAsia" w:hAnsiTheme="minorHAnsi" w:cstheme="minorBidi"/>
          <w:caps w:val="0"/>
          <w:noProof/>
          <w:szCs w:val="22"/>
        </w:rPr>
        <w:tab/>
      </w:r>
      <w:r>
        <w:rPr>
          <w:noProof/>
        </w:rPr>
        <w:t>ORIENTERING OM OBJEKT</w:t>
      </w:r>
      <w:r>
        <w:rPr>
          <w:noProof/>
        </w:rPr>
        <w:tab/>
      </w:r>
      <w:r>
        <w:rPr>
          <w:noProof/>
        </w:rPr>
        <w:fldChar w:fldCharType="begin"/>
      </w:r>
      <w:r>
        <w:rPr>
          <w:noProof/>
        </w:rPr>
        <w:instrText xml:space="preserve"> PAGEREF _Toc511909084 \h </w:instrText>
      </w:r>
      <w:r>
        <w:rPr>
          <w:noProof/>
        </w:rPr>
      </w:r>
      <w:r>
        <w:rPr>
          <w:noProof/>
        </w:rPr>
        <w:fldChar w:fldCharType="separate"/>
      </w:r>
      <w:r w:rsidR="000619E6">
        <w:rPr>
          <w:noProof/>
        </w:rPr>
        <w:t>4</w:t>
      </w:r>
      <w:r>
        <w:rPr>
          <w:noProof/>
        </w:rPr>
        <w:fldChar w:fldCharType="end"/>
      </w:r>
    </w:p>
    <w:p w14:paraId="3E95BAC6" w14:textId="09432F06" w:rsidR="00A02425" w:rsidRDefault="00A02425">
      <w:pPr>
        <w:pStyle w:val="Innehll3"/>
        <w:rPr>
          <w:rFonts w:asciiTheme="minorHAnsi" w:eastAsiaTheme="minorEastAsia" w:hAnsiTheme="minorHAnsi" w:cstheme="minorBidi"/>
          <w:caps w:val="0"/>
          <w:noProof/>
          <w:szCs w:val="22"/>
        </w:rPr>
      </w:pPr>
      <w:r>
        <w:rPr>
          <w:noProof/>
        </w:rPr>
        <w:t xml:space="preserve">3 </w:t>
      </w:r>
      <w:r>
        <w:rPr>
          <w:rFonts w:asciiTheme="minorHAnsi" w:eastAsiaTheme="minorEastAsia" w:hAnsiTheme="minorHAnsi" w:cstheme="minorBidi"/>
          <w:caps w:val="0"/>
          <w:noProof/>
          <w:szCs w:val="22"/>
        </w:rPr>
        <w:tab/>
      </w:r>
      <w:r>
        <w:rPr>
          <w:noProof/>
        </w:rPr>
        <w:t>UPPDRAGETS OMFATTNING</w:t>
      </w:r>
      <w:r>
        <w:rPr>
          <w:noProof/>
        </w:rPr>
        <w:tab/>
      </w:r>
      <w:r>
        <w:rPr>
          <w:noProof/>
        </w:rPr>
        <w:fldChar w:fldCharType="begin"/>
      </w:r>
      <w:r>
        <w:rPr>
          <w:noProof/>
        </w:rPr>
        <w:instrText xml:space="preserve"> PAGEREF _Toc511909085 \h </w:instrText>
      </w:r>
      <w:r>
        <w:rPr>
          <w:noProof/>
        </w:rPr>
      </w:r>
      <w:r>
        <w:rPr>
          <w:noProof/>
        </w:rPr>
        <w:fldChar w:fldCharType="separate"/>
      </w:r>
      <w:r w:rsidR="000619E6">
        <w:rPr>
          <w:noProof/>
        </w:rPr>
        <w:t>4</w:t>
      </w:r>
      <w:r>
        <w:rPr>
          <w:noProof/>
        </w:rPr>
        <w:fldChar w:fldCharType="end"/>
      </w:r>
    </w:p>
    <w:p w14:paraId="3E95BAC7" w14:textId="77777777" w:rsidR="0031063F" w:rsidRDefault="00A02425" w:rsidP="00C431D4">
      <w:pPr>
        <w:pStyle w:val="BESKbrdtext"/>
        <w:outlineLvl w:val="0"/>
      </w:pPr>
      <w:r>
        <w:fldChar w:fldCharType="end"/>
      </w:r>
      <w:r w:rsidR="00C431D4" w:rsidRPr="00163F73">
        <w:t xml:space="preserve"> </w:t>
      </w:r>
    </w:p>
    <w:p w14:paraId="3E95BAC8" w14:textId="77777777" w:rsidR="0031063F" w:rsidRDefault="0031063F">
      <w:pPr>
        <w:tabs>
          <w:tab w:val="clear" w:pos="9979"/>
        </w:tabs>
        <w:sectPr w:rsidR="0031063F" w:rsidSect="00917DA4">
          <w:headerReference w:type="default" r:id="rId14"/>
          <w:footerReference w:type="default" r:id="rId15"/>
          <w:pgSz w:w="11907" w:h="16840" w:code="9"/>
          <w:pgMar w:top="2948" w:right="794" w:bottom="737" w:left="1134" w:header="737" w:footer="454" w:gutter="0"/>
          <w:cols w:space="720"/>
          <w:noEndnote/>
        </w:sectPr>
      </w:pPr>
    </w:p>
    <w:p w14:paraId="3E95BAC9" w14:textId="77777777" w:rsidR="009109DC" w:rsidRPr="009109DC" w:rsidRDefault="009109DC" w:rsidP="00166F80"/>
    <w:p w14:paraId="3E95BACA" w14:textId="77777777" w:rsidR="006A56E7" w:rsidRPr="006A56E7" w:rsidRDefault="00B60E63" w:rsidP="00D419E1">
      <w:pPr>
        <w:pStyle w:val="BESKrub3versal"/>
      </w:pPr>
      <w:bookmarkStart w:id="0" w:name="_Toc511909083"/>
      <w:r>
        <w:t xml:space="preserve">1 </w:t>
      </w:r>
      <w:r>
        <w:tab/>
      </w:r>
      <w:r w:rsidR="00D419E1">
        <w:t>orientering om beställarens verksamhet</w:t>
      </w:r>
      <w:bookmarkEnd w:id="0"/>
      <w:r w:rsidR="00D419E1">
        <w:t xml:space="preserve"> </w:t>
      </w:r>
      <w:r w:rsidR="00940A56">
        <w:t xml:space="preserve"> </w:t>
      </w:r>
    </w:p>
    <w:p w14:paraId="3E95BACB" w14:textId="77777777" w:rsidR="00940A56" w:rsidRDefault="00B60E63" w:rsidP="006A56E7">
      <w:pPr>
        <w:pStyle w:val="BESKrub4"/>
        <w:rPr>
          <w:szCs w:val="26"/>
        </w:rPr>
      </w:pPr>
      <w:r>
        <w:rPr>
          <w:szCs w:val="26"/>
        </w:rPr>
        <w:t xml:space="preserve">1.1 </w:t>
      </w:r>
      <w:r>
        <w:rPr>
          <w:szCs w:val="26"/>
        </w:rPr>
        <w:tab/>
      </w:r>
      <w:r w:rsidR="00940A56" w:rsidRPr="006A56E7">
        <w:rPr>
          <w:szCs w:val="26"/>
        </w:rPr>
        <w:t>Bakgrund</w:t>
      </w:r>
      <w:r w:rsidR="00B27BE7">
        <w:rPr>
          <w:szCs w:val="26"/>
        </w:rPr>
        <w:t xml:space="preserve"> till arbetet med underhålls- och skötsel</w:t>
      </w:r>
      <w:r w:rsidR="00D419E1">
        <w:rPr>
          <w:szCs w:val="26"/>
        </w:rPr>
        <w:t xml:space="preserve">planer </w:t>
      </w:r>
    </w:p>
    <w:p w14:paraId="3E95BACC" w14:textId="77777777" w:rsidR="00D419E1" w:rsidRDefault="00D419E1" w:rsidP="00B60E63">
      <w:pPr>
        <w:pStyle w:val="BESKbrdtext"/>
        <w:spacing w:line="276" w:lineRule="auto"/>
      </w:pPr>
      <w:r w:rsidRPr="00D419E1">
        <w:t xml:space="preserve">Av Riksantikvarieämbetets föreskrifter (KRFS 2012:2) till </w:t>
      </w:r>
      <w:r>
        <w:rPr>
          <w:rFonts w:cs="Arial"/>
          <w:color w:val="333333"/>
        </w:rPr>
        <w:t>Kulturmiljölag</w:t>
      </w:r>
      <w:r w:rsidR="009422E2">
        <w:rPr>
          <w:rFonts w:cs="Arial"/>
          <w:color w:val="333333"/>
        </w:rPr>
        <w:t>en</w:t>
      </w:r>
      <w:r>
        <w:rPr>
          <w:rFonts w:cs="Arial"/>
          <w:color w:val="333333"/>
        </w:rPr>
        <w:t xml:space="preserve"> (1988:950), </w:t>
      </w:r>
      <w:r>
        <w:t>KML, och villkoren för k</w:t>
      </w:r>
      <w:r w:rsidRPr="00D419E1">
        <w:t xml:space="preserve">yrkoantikvarisk ersättning </w:t>
      </w:r>
      <w:r>
        <w:t xml:space="preserve">(KAE) </w:t>
      </w:r>
      <w:r w:rsidRPr="00D419E1">
        <w:t xml:space="preserve">framgår </w:t>
      </w:r>
      <w:r w:rsidRPr="006C234A">
        <w:t xml:space="preserve">att </w:t>
      </w:r>
      <w:r w:rsidR="009422E2">
        <w:rPr>
          <w:rStyle w:val="Stark"/>
          <w:b w:val="0"/>
        </w:rPr>
        <w:t>vård- och underhållsplaner (VU-plan</w:t>
      </w:r>
      <w:r w:rsidR="006C234A" w:rsidRPr="006C234A">
        <w:rPr>
          <w:rStyle w:val="Stark"/>
          <w:b w:val="0"/>
        </w:rPr>
        <w:t>)</w:t>
      </w:r>
      <w:r w:rsidR="006C234A" w:rsidRPr="006C234A">
        <w:t xml:space="preserve"> </w:t>
      </w:r>
      <w:r w:rsidRPr="00D419E1">
        <w:t xml:space="preserve">ska upprättas för Svenska kyrkans byggnader och markytor som skyddas av KML. </w:t>
      </w:r>
    </w:p>
    <w:p w14:paraId="3E95BACD" w14:textId="0AB25AD3" w:rsidR="00D419E1" w:rsidRPr="00DC67E6" w:rsidRDefault="00D419E1" w:rsidP="00B60E63">
      <w:pPr>
        <w:pStyle w:val="BESKbrdtext"/>
        <w:spacing w:line="276" w:lineRule="auto"/>
      </w:pPr>
      <w:r w:rsidRPr="00DC67E6">
        <w:t xml:space="preserve">I Stockholms stift har i princip alla församlingar någon form av </w:t>
      </w:r>
      <w:r w:rsidR="006C234A" w:rsidRPr="00DC67E6">
        <w:rPr>
          <w:rStyle w:val="Stark"/>
          <w:b w:val="0"/>
        </w:rPr>
        <w:t>vård- och underhållsplan</w:t>
      </w:r>
      <w:r w:rsidRPr="00DC67E6">
        <w:t>. De finns i form av en PDF och/eller i digitaliserad form i försam</w:t>
      </w:r>
      <w:r w:rsidR="00010261" w:rsidRPr="00DC67E6">
        <w:t>l</w:t>
      </w:r>
      <w:r w:rsidRPr="00DC67E6">
        <w:t>ingen. En kopia finns även på Stockholms stiftskansli</w:t>
      </w:r>
      <w:r w:rsidR="00B75F3B" w:rsidRPr="00DC67E6">
        <w:t xml:space="preserve"> tillsammans med källfilerna för </w:t>
      </w:r>
      <w:r w:rsidR="00C91658" w:rsidRPr="00DC67E6">
        <w:t xml:space="preserve">de kulturhistoriska </w:t>
      </w:r>
      <w:r w:rsidR="00B75F3B" w:rsidRPr="00DC67E6">
        <w:t>karaktäriseringarna</w:t>
      </w:r>
      <w:r w:rsidR="00C91658" w:rsidRPr="00DC67E6">
        <w:t>.</w:t>
      </w:r>
    </w:p>
    <w:p w14:paraId="3E95BACE" w14:textId="77777777" w:rsidR="00D419E1" w:rsidRDefault="00D419E1" w:rsidP="00B60E63">
      <w:pPr>
        <w:pStyle w:val="BESKbrdtext"/>
        <w:spacing w:line="276" w:lineRule="auto"/>
      </w:pPr>
      <w:r w:rsidRPr="00DC67E6">
        <w:t xml:space="preserve">En förutsättning för att församlingen ska kunna få kyrkoantikvarisk ersättning i framtiden är att stiftets riktlinjer för </w:t>
      </w:r>
      <w:r w:rsidR="006C234A" w:rsidRPr="00DC67E6">
        <w:rPr>
          <w:rStyle w:val="Stark"/>
          <w:b w:val="0"/>
        </w:rPr>
        <w:t>vård- och underhållsplaner</w:t>
      </w:r>
      <w:r w:rsidR="006C234A" w:rsidRPr="00DC67E6">
        <w:t xml:space="preserve"> </w:t>
      </w:r>
      <w:r w:rsidRPr="00DC67E6">
        <w:t>följs och är av god antikvarisk samt teknisk kvalité.</w:t>
      </w:r>
    </w:p>
    <w:p w14:paraId="3E95BAD0" w14:textId="4D037CB0" w:rsidR="00D419E1" w:rsidRDefault="00B60E63" w:rsidP="0080076D">
      <w:pPr>
        <w:pStyle w:val="BESKrub4"/>
        <w:spacing w:after="240"/>
        <w:rPr>
          <w:szCs w:val="26"/>
        </w:rPr>
      </w:pPr>
      <w:r>
        <w:rPr>
          <w:szCs w:val="26"/>
        </w:rPr>
        <w:t xml:space="preserve">1.2 </w:t>
      </w:r>
      <w:r>
        <w:rPr>
          <w:szCs w:val="26"/>
        </w:rPr>
        <w:tab/>
      </w:r>
      <w:r w:rsidR="00D419E1" w:rsidRPr="00D419E1">
        <w:rPr>
          <w:szCs w:val="26"/>
        </w:rPr>
        <w:t>Orientering om Stockholms stift</w:t>
      </w:r>
      <w:r w:rsidR="00C719CE">
        <w:rPr>
          <w:szCs w:val="26"/>
        </w:rPr>
        <w:t>s</w:t>
      </w:r>
      <w:r w:rsidR="00D419E1" w:rsidRPr="00D419E1">
        <w:rPr>
          <w:szCs w:val="26"/>
        </w:rPr>
        <w:t xml:space="preserve"> riktlinjer för </w:t>
      </w:r>
      <w:r w:rsidR="006C234A">
        <w:rPr>
          <w:rStyle w:val="Stark"/>
          <w:b/>
        </w:rPr>
        <w:t>vård- och underhållsplaner</w:t>
      </w:r>
    </w:p>
    <w:p w14:paraId="0EF9CBFE" w14:textId="3E3DD470" w:rsidR="00AB74F6" w:rsidRDefault="00AB74F6" w:rsidP="0080076D">
      <w:pPr>
        <w:pStyle w:val="BESKbrdtext"/>
        <w:spacing w:before="0"/>
      </w:pPr>
      <w:r>
        <w:t>Vård- och underhållsplanen ska</w:t>
      </w:r>
      <w:r w:rsidR="00B349AC">
        <w:t>:</w:t>
      </w:r>
    </w:p>
    <w:p w14:paraId="139CCC97" w14:textId="5C4557BF" w:rsidR="00B349AC" w:rsidRDefault="00B349AC" w:rsidP="00B349AC">
      <w:pPr>
        <w:pStyle w:val="BESKbrdtext"/>
        <w:numPr>
          <w:ilvl w:val="0"/>
          <w:numId w:val="30"/>
        </w:numPr>
      </w:pPr>
      <w:r>
        <w:t>omfatta objekt skyddade av 4 kap. KML</w:t>
      </w:r>
      <w:r w:rsidR="008A3B33">
        <w:t>, dvs. kyrka, kyrkotomt och begravningsplats.</w:t>
      </w:r>
    </w:p>
    <w:p w14:paraId="01618098" w14:textId="64FEDB0A" w:rsidR="00B349AC" w:rsidRDefault="00B349AC" w:rsidP="00B349AC">
      <w:pPr>
        <w:pStyle w:val="BESKbrdtext"/>
        <w:numPr>
          <w:ilvl w:val="0"/>
          <w:numId w:val="30"/>
        </w:numPr>
      </w:pPr>
      <w:r>
        <w:t xml:space="preserve">omfatta byggnader, </w:t>
      </w:r>
      <w:r w:rsidR="008C2740">
        <w:t xml:space="preserve">tekniska </w:t>
      </w:r>
      <w:proofErr w:type="spellStart"/>
      <w:r w:rsidR="002B7700">
        <w:t>instalationer</w:t>
      </w:r>
      <w:proofErr w:type="spellEnd"/>
      <w:r w:rsidR="00933E3B">
        <w:t xml:space="preserve">, </w:t>
      </w:r>
      <w:proofErr w:type="spellStart"/>
      <w:r w:rsidR="00933E3B">
        <w:t>anläggningr</w:t>
      </w:r>
      <w:proofErr w:type="spellEnd"/>
      <w:r w:rsidR="00933E3B">
        <w:t>,</w:t>
      </w:r>
      <w:r w:rsidR="008C2740">
        <w:t xml:space="preserve"> </w:t>
      </w:r>
      <w:r>
        <w:t>markytor</w:t>
      </w:r>
      <w:r w:rsidR="00933E3B">
        <w:t xml:space="preserve"> </w:t>
      </w:r>
      <w:r>
        <w:t xml:space="preserve">och </w:t>
      </w:r>
      <w:r w:rsidRPr="00944F8F">
        <w:t>växtlighet</w:t>
      </w:r>
      <w:r w:rsidR="00CD2459">
        <w:t xml:space="preserve"> för ovanstående objekt.</w:t>
      </w:r>
    </w:p>
    <w:p w14:paraId="148F027D" w14:textId="55D385C5" w:rsidR="00B349AC" w:rsidRDefault="00B349AC" w:rsidP="00B349AC">
      <w:pPr>
        <w:pStyle w:val="BESKbrdtext"/>
        <w:numPr>
          <w:ilvl w:val="0"/>
          <w:numId w:val="30"/>
        </w:numPr>
      </w:pPr>
      <w:r>
        <w:t xml:space="preserve">omfatta materialtyper för byggnader och markytor, typ/fabrikat för anläggningar och </w:t>
      </w:r>
      <w:r w:rsidR="00B4326B">
        <w:t xml:space="preserve">tekniska </w:t>
      </w:r>
      <w:r>
        <w:t>installationer samt art för växtlighet</w:t>
      </w:r>
    </w:p>
    <w:p w14:paraId="3E95BAD2" w14:textId="479CF91D" w:rsidR="00D419E1" w:rsidRPr="003D54A6" w:rsidRDefault="006C234A" w:rsidP="00B60E63">
      <w:pPr>
        <w:pStyle w:val="BESKbrdtext"/>
        <w:spacing w:before="240"/>
      </w:pPr>
      <w:r>
        <w:rPr>
          <w:rStyle w:val="Stark"/>
          <w:b w:val="0"/>
        </w:rPr>
        <w:t>Vård- och underhållsplanen</w:t>
      </w:r>
      <w:r w:rsidRPr="003D54A6">
        <w:t xml:space="preserve"> </w:t>
      </w:r>
      <w:r w:rsidR="00D419E1" w:rsidRPr="003D54A6">
        <w:t xml:space="preserve">ska bestå av </w:t>
      </w:r>
      <w:r w:rsidR="00F13E44">
        <w:t>tre</w:t>
      </w:r>
      <w:r w:rsidR="00D419E1" w:rsidRPr="003D54A6">
        <w:t xml:space="preserve"> olika delar</w:t>
      </w:r>
      <w:r w:rsidR="00B60E63" w:rsidRPr="003D54A6">
        <w:t xml:space="preserve">: </w:t>
      </w:r>
    </w:p>
    <w:p w14:paraId="3E95BAD3" w14:textId="6D81BCB2" w:rsidR="00D419E1" w:rsidRPr="00C34DD3" w:rsidRDefault="00D419E1" w:rsidP="00B60E63">
      <w:pPr>
        <w:pStyle w:val="BESKbrdtext"/>
        <w:numPr>
          <w:ilvl w:val="0"/>
          <w:numId w:val="29"/>
        </w:numPr>
        <w:rPr>
          <w:b/>
          <w:bCs/>
        </w:rPr>
      </w:pPr>
      <w:r w:rsidRPr="00C34DD3">
        <w:rPr>
          <w:b/>
          <w:bCs/>
        </w:rPr>
        <w:t>Vårdprogram (ingår</w:t>
      </w:r>
      <w:r w:rsidR="00C34DD3" w:rsidRPr="00C34DD3">
        <w:rPr>
          <w:b/>
          <w:bCs/>
        </w:rPr>
        <w:t xml:space="preserve"> </w:t>
      </w:r>
      <w:r w:rsidRPr="00C34DD3">
        <w:rPr>
          <w:b/>
          <w:bCs/>
        </w:rPr>
        <w:t>i uppdraget)</w:t>
      </w:r>
    </w:p>
    <w:p w14:paraId="3E95BAD4" w14:textId="1D439116" w:rsidR="00D419E1" w:rsidRPr="00F13E44" w:rsidRDefault="00D419E1" w:rsidP="00B60E63">
      <w:pPr>
        <w:pStyle w:val="BESKbrdtext"/>
        <w:numPr>
          <w:ilvl w:val="0"/>
          <w:numId w:val="29"/>
        </w:numPr>
        <w:rPr>
          <w:b/>
        </w:rPr>
      </w:pPr>
      <w:r w:rsidRPr="006C234A">
        <w:rPr>
          <w:b/>
        </w:rPr>
        <w:t xml:space="preserve">Underhållsplan (ingår i </w:t>
      </w:r>
      <w:r w:rsidR="006C234A">
        <w:rPr>
          <w:b/>
        </w:rPr>
        <w:t>detta uppdrag</w:t>
      </w:r>
      <w:r w:rsidRPr="006C234A">
        <w:rPr>
          <w:b/>
        </w:rPr>
        <w:t>)</w:t>
      </w:r>
    </w:p>
    <w:p w14:paraId="3E95BAD5" w14:textId="29F3B8B8" w:rsidR="00F13E44" w:rsidRPr="006C234A" w:rsidRDefault="003A2AA1" w:rsidP="00B60E63">
      <w:pPr>
        <w:pStyle w:val="BESKbrdtext"/>
        <w:numPr>
          <w:ilvl w:val="0"/>
          <w:numId w:val="29"/>
        </w:numPr>
        <w:rPr>
          <w:b/>
        </w:rPr>
      </w:pPr>
      <w:r>
        <w:t>Drift och skötselplan</w:t>
      </w:r>
      <w:r w:rsidR="0006541D">
        <w:t xml:space="preserve"> (ingår inte i detta uppdrag)</w:t>
      </w:r>
    </w:p>
    <w:p w14:paraId="3E95BAD6" w14:textId="263778D1" w:rsidR="00D419E1" w:rsidRPr="00170E21" w:rsidRDefault="00614ADC" w:rsidP="00B60E63">
      <w:pPr>
        <w:pStyle w:val="BESKbrdtext"/>
        <w:spacing w:before="240"/>
        <w:rPr>
          <w:bCs/>
        </w:rPr>
      </w:pPr>
      <w:r w:rsidRPr="00170E21">
        <w:rPr>
          <w:bCs/>
        </w:rPr>
        <w:t>Vårdprogram</w:t>
      </w:r>
      <w:r w:rsidR="00617AD9" w:rsidRPr="00170E21">
        <w:rPr>
          <w:bCs/>
        </w:rPr>
        <w:t>met</w:t>
      </w:r>
      <w:r w:rsidRPr="00170E21">
        <w:rPr>
          <w:bCs/>
        </w:rPr>
        <w:t xml:space="preserve"> </w:t>
      </w:r>
      <w:r w:rsidR="00D419E1" w:rsidRPr="00170E21">
        <w:rPr>
          <w:bCs/>
        </w:rPr>
        <w:t xml:space="preserve">ska: </w:t>
      </w:r>
    </w:p>
    <w:p w14:paraId="5942917C" w14:textId="7BB360B9" w:rsidR="00D03E36" w:rsidRPr="00170E21" w:rsidRDefault="00380C21" w:rsidP="00D03E36">
      <w:pPr>
        <w:pStyle w:val="BESKbrdtext"/>
        <w:numPr>
          <w:ilvl w:val="0"/>
          <w:numId w:val="30"/>
        </w:numPr>
      </w:pPr>
      <w:r w:rsidRPr="00170E21">
        <w:t xml:space="preserve">innehålla en </w:t>
      </w:r>
      <w:r w:rsidR="00D03E36" w:rsidRPr="00170E21">
        <w:t xml:space="preserve">kulturhistorisk karaktärisering av kyrka och begravningsplats </w:t>
      </w:r>
      <w:r w:rsidRPr="00170E21">
        <w:t>(</w:t>
      </w:r>
      <w:r w:rsidR="00170E21" w:rsidRPr="00170E21">
        <w:t>ingår inte i detta uppdrag</w:t>
      </w:r>
      <w:r w:rsidR="009423D8">
        <w:t>, se punkt 3-1-1</w:t>
      </w:r>
      <w:r w:rsidRPr="00170E21">
        <w:t>)</w:t>
      </w:r>
    </w:p>
    <w:p w14:paraId="69D4258D" w14:textId="2D73A315" w:rsidR="00D03E36" w:rsidRPr="00170E21" w:rsidRDefault="00A23882" w:rsidP="007032F2">
      <w:pPr>
        <w:pStyle w:val="BESKbrdtext"/>
        <w:numPr>
          <w:ilvl w:val="0"/>
          <w:numId w:val="30"/>
        </w:numPr>
      </w:pPr>
      <w:r w:rsidRPr="00170E21">
        <w:t>innehålla en l</w:t>
      </w:r>
      <w:r w:rsidR="00D03E36" w:rsidRPr="00170E21">
        <w:t>ista på betydande kulturhistoriska värdebärare</w:t>
      </w:r>
    </w:p>
    <w:p w14:paraId="0AB17FEC" w14:textId="3EF32335" w:rsidR="00D03E36" w:rsidRPr="00170E21" w:rsidRDefault="00170E21" w:rsidP="00D03E36">
      <w:pPr>
        <w:pStyle w:val="BESKbrdtext"/>
        <w:numPr>
          <w:ilvl w:val="0"/>
          <w:numId w:val="30"/>
        </w:numPr>
      </w:pPr>
      <w:r>
        <w:t>innehålla en b</w:t>
      </w:r>
      <w:r w:rsidR="00D03E36">
        <w:t xml:space="preserve">eskrivning av respektive värdebärare utifrån dess </w:t>
      </w:r>
      <w:proofErr w:type="spellStart"/>
      <w:r w:rsidR="00D03E36">
        <w:t>kunskapsvärde</w:t>
      </w:r>
      <w:proofErr w:type="spellEnd"/>
      <w:r w:rsidR="00D03E36">
        <w:t xml:space="preserve"> och upplevelsevärde</w:t>
      </w:r>
    </w:p>
    <w:p w14:paraId="56853136" w14:textId="404D88FC" w:rsidR="00D03E36" w:rsidRDefault="00170E21" w:rsidP="00D03E36">
      <w:pPr>
        <w:pStyle w:val="BESKbrdtext"/>
        <w:numPr>
          <w:ilvl w:val="0"/>
          <w:numId w:val="30"/>
        </w:numPr>
      </w:pPr>
      <w:r w:rsidRPr="00170E21">
        <w:t>innehålla s</w:t>
      </w:r>
      <w:r w:rsidR="00D03E36" w:rsidRPr="00170E21">
        <w:t>trategier för vård och underhåll som bygger på en kulturhistorisk analys av platsen</w:t>
      </w:r>
    </w:p>
    <w:p w14:paraId="308D8A3A" w14:textId="77777777" w:rsidR="008802AF" w:rsidRPr="00170E21" w:rsidRDefault="008802AF" w:rsidP="008802AF">
      <w:pPr>
        <w:pStyle w:val="BESKbrdtext"/>
        <w:numPr>
          <w:ilvl w:val="0"/>
          <w:numId w:val="30"/>
        </w:numPr>
      </w:pPr>
      <w:r w:rsidRPr="00170E21">
        <w:lastRenderedPageBreak/>
        <w:t>innehålla antikvariska krav och rekommendationer</w:t>
      </w:r>
    </w:p>
    <w:p w14:paraId="3E95BAE0" w14:textId="77777777" w:rsidR="00D221BB" w:rsidRDefault="00D221BB" w:rsidP="00A30FF6">
      <w:pPr>
        <w:pStyle w:val="BESKbrdtext"/>
      </w:pPr>
    </w:p>
    <w:p w14:paraId="02BEFA58" w14:textId="0D595DCE" w:rsidR="00A30FF6" w:rsidRDefault="00A30FF6" w:rsidP="00A30FF6">
      <w:pPr>
        <w:pStyle w:val="BESKbrdtext"/>
        <w:rPr>
          <w:b/>
        </w:rPr>
      </w:pPr>
      <w:r>
        <w:rPr>
          <w:b/>
        </w:rPr>
        <w:t>U</w:t>
      </w:r>
      <w:r w:rsidRPr="006C234A">
        <w:rPr>
          <w:b/>
        </w:rPr>
        <w:t>nderhållsplanen</w:t>
      </w:r>
      <w:r>
        <w:rPr>
          <w:b/>
        </w:rPr>
        <w:t xml:space="preserve"> ska</w:t>
      </w:r>
      <w:r w:rsidR="00664E1D">
        <w:rPr>
          <w:b/>
        </w:rPr>
        <w:t xml:space="preserve"> minst</w:t>
      </w:r>
      <w:r w:rsidR="00322086">
        <w:rPr>
          <w:b/>
        </w:rPr>
        <w:t>:</w:t>
      </w:r>
    </w:p>
    <w:p w14:paraId="0301B723" w14:textId="04137032" w:rsidR="00322086" w:rsidRDefault="00322086" w:rsidP="00322086">
      <w:pPr>
        <w:pStyle w:val="BESKbrdtext"/>
        <w:numPr>
          <w:ilvl w:val="0"/>
          <w:numId w:val="30"/>
        </w:numPr>
      </w:pPr>
      <w:r>
        <w:t xml:space="preserve">innehålla </w:t>
      </w:r>
      <w:r w:rsidR="00124B1C">
        <w:t>underhållsåtgärder</w:t>
      </w:r>
    </w:p>
    <w:p w14:paraId="44B679F1" w14:textId="59C2AE77" w:rsidR="00322086" w:rsidRDefault="00322086" w:rsidP="00322086">
      <w:pPr>
        <w:pStyle w:val="BESKbrdtext"/>
        <w:numPr>
          <w:ilvl w:val="0"/>
          <w:numId w:val="30"/>
        </w:numPr>
      </w:pPr>
      <w:r>
        <w:t>innehålla tidplan och intervall</w:t>
      </w:r>
      <w:r w:rsidR="00E479AF">
        <w:t xml:space="preserve"> för underhållsåtgärder</w:t>
      </w:r>
      <w:r w:rsidR="00B802D3">
        <w:t xml:space="preserve"> </w:t>
      </w:r>
    </w:p>
    <w:p w14:paraId="2770D936" w14:textId="257ECFC2" w:rsidR="00322086" w:rsidRDefault="00322086" w:rsidP="00322086">
      <w:pPr>
        <w:pStyle w:val="BESKbrdtext"/>
        <w:numPr>
          <w:ilvl w:val="0"/>
          <w:numId w:val="30"/>
        </w:numPr>
      </w:pPr>
      <w:r>
        <w:t>innehålla</w:t>
      </w:r>
      <w:r w:rsidR="00875BAB">
        <w:t xml:space="preserve"> </w:t>
      </w:r>
      <w:r w:rsidR="00A66461">
        <w:t xml:space="preserve">uppskattad </w:t>
      </w:r>
      <w:r w:rsidR="00875BAB">
        <w:t>k</w:t>
      </w:r>
      <w:r w:rsidR="00875BAB" w:rsidRPr="00875BAB">
        <w:t>ostnad för underhåll</w:t>
      </w:r>
      <w:r w:rsidR="00A66461">
        <w:t>såtgär</w:t>
      </w:r>
      <w:r w:rsidR="00010BAD">
        <w:t>der</w:t>
      </w:r>
    </w:p>
    <w:p w14:paraId="0CF4FD87" w14:textId="377308A0" w:rsidR="00010BAD" w:rsidRDefault="00010BAD" w:rsidP="00322086">
      <w:pPr>
        <w:pStyle w:val="BESKbrdtext"/>
        <w:numPr>
          <w:ilvl w:val="0"/>
          <w:numId w:val="30"/>
        </w:numPr>
      </w:pPr>
      <w:r>
        <w:t xml:space="preserve">Innehålla </w:t>
      </w:r>
      <w:r w:rsidR="00F17CD8">
        <w:t xml:space="preserve">en </w:t>
      </w:r>
      <w:r w:rsidR="00AD12EE">
        <w:t>grafis</w:t>
      </w:r>
      <w:r w:rsidR="00F17CD8">
        <w:t>k</w:t>
      </w:r>
      <w:r w:rsidR="00AD12EE">
        <w:t xml:space="preserve"> </w:t>
      </w:r>
      <w:r>
        <w:t xml:space="preserve">översikt </w:t>
      </w:r>
      <w:r w:rsidR="00AD12EE">
        <w:t>av parametrarna ovan, enligt bilaga x,</w:t>
      </w:r>
      <w:r w:rsidR="00A1106D">
        <w:t xml:space="preserve"> </w:t>
      </w:r>
      <w:r w:rsidR="000B6E70">
        <w:t xml:space="preserve">för minst tio </w:t>
      </w:r>
      <w:r w:rsidR="007F1E6B">
        <w:t xml:space="preserve">år </w:t>
      </w:r>
      <w:r w:rsidR="00AD12EE">
        <w:t xml:space="preserve">framåt </w:t>
      </w:r>
      <w:r>
        <w:t xml:space="preserve">per </w:t>
      </w:r>
      <w:r w:rsidR="00A1106D">
        <w:t>datum då planen är antagen av kyrkor</w:t>
      </w:r>
      <w:r w:rsidR="0075295B">
        <w:t>å</w:t>
      </w:r>
      <w:r w:rsidR="00A1106D">
        <w:t>det</w:t>
      </w:r>
    </w:p>
    <w:p w14:paraId="73782F41" w14:textId="77777777" w:rsidR="004D0FC1" w:rsidRPr="003D54A6" w:rsidRDefault="004D0FC1" w:rsidP="004D0FC1">
      <w:pPr>
        <w:pStyle w:val="BESKbrdtext"/>
        <w:numPr>
          <w:ilvl w:val="0"/>
          <w:numId w:val="30"/>
        </w:numPr>
      </w:pPr>
      <w:r w:rsidRPr="003D54A6">
        <w:t xml:space="preserve">innehålla korta antikvariska och tekniska </w:t>
      </w:r>
      <w:r>
        <w:t>kommentarer</w:t>
      </w:r>
      <w:r w:rsidRPr="003D54A6">
        <w:t xml:space="preserve"> för de bedömningar som har gjorts i planen för att öka förståelsen </w:t>
      </w:r>
      <w:r>
        <w:t xml:space="preserve">kring </w:t>
      </w:r>
      <w:r w:rsidRPr="003D54A6">
        <w:t>prioriteringa</w:t>
      </w:r>
      <w:r>
        <w:t>r och val av material och metod</w:t>
      </w:r>
    </w:p>
    <w:p w14:paraId="39F83B24" w14:textId="77777777" w:rsidR="00322086" w:rsidRPr="00D419E1" w:rsidRDefault="00322086" w:rsidP="00A30FF6">
      <w:pPr>
        <w:pStyle w:val="BESKbrdtext"/>
      </w:pPr>
    </w:p>
    <w:p w14:paraId="3E95BAE1" w14:textId="77777777" w:rsidR="00FC03C0" w:rsidRDefault="00B60E63" w:rsidP="006A56E7">
      <w:pPr>
        <w:pStyle w:val="BESKrub3versal"/>
      </w:pPr>
      <w:bookmarkStart w:id="1" w:name="_Toc511909084"/>
      <w:r>
        <w:t xml:space="preserve">2 </w:t>
      </w:r>
      <w:r>
        <w:tab/>
      </w:r>
      <w:r w:rsidR="00940A56">
        <w:t>ORIENTERING OM OBJEKT</w:t>
      </w:r>
      <w:bookmarkEnd w:id="1"/>
      <w:r w:rsidR="00940A56">
        <w:t xml:space="preserve"> </w:t>
      </w:r>
    </w:p>
    <w:p w14:paraId="3E95BAE2" w14:textId="77777777" w:rsidR="00FC03C0" w:rsidRDefault="005D0CE1" w:rsidP="00B60E63">
      <w:pPr>
        <w:pStyle w:val="BESKbrdtext"/>
        <w:spacing w:line="276" w:lineRule="auto"/>
      </w:pPr>
      <w:r>
        <w:t>Följande objekt ingår i uppdraget:</w:t>
      </w:r>
    </w:p>
    <w:p w14:paraId="3E95BAE3" w14:textId="1BB6829D" w:rsidR="00FC03C0" w:rsidRPr="00B60E63" w:rsidRDefault="00BA0162" w:rsidP="00B60E63">
      <w:pPr>
        <w:pStyle w:val="BESKbrdtext"/>
        <w:spacing w:before="240" w:line="276" w:lineRule="auto"/>
        <w:rPr>
          <w:b/>
        </w:rPr>
      </w:pPr>
      <w:r>
        <w:rPr>
          <w:b/>
        </w:rPr>
        <w:t>Förvaltningsområde</w:t>
      </w:r>
      <w:r w:rsidR="005D0CE1" w:rsidRPr="00B60E63">
        <w:rPr>
          <w:b/>
        </w:rPr>
        <w:t xml:space="preserve"> 1</w:t>
      </w:r>
    </w:p>
    <w:p w14:paraId="3E95BAE4" w14:textId="1CB3596D" w:rsidR="00FC03C0" w:rsidRDefault="005D0CE1" w:rsidP="00B60E63">
      <w:pPr>
        <w:pStyle w:val="BESKbrdtext"/>
        <w:spacing w:line="276" w:lineRule="auto"/>
        <w:rPr>
          <w:highlight w:val="yellow"/>
        </w:rPr>
      </w:pPr>
      <w:proofErr w:type="spellStart"/>
      <w:r w:rsidRPr="00B60E63">
        <w:rPr>
          <w:highlight w:val="yellow"/>
        </w:rPr>
        <w:t>X</w:t>
      </w:r>
      <w:r w:rsidR="00BB4CF3">
        <w:rPr>
          <w:highlight w:val="yellow"/>
        </w:rPr>
        <w:t>x</w:t>
      </w:r>
      <w:proofErr w:type="spellEnd"/>
      <w:r w:rsidR="00BB4CF3">
        <w:rPr>
          <w:highlight w:val="yellow"/>
        </w:rPr>
        <w:t xml:space="preserve"> kyrka, inkl. ev. klockstapel och fast </w:t>
      </w:r>
      <w:r w:rsidRPr="00B60E63">
        <w:rPr>
          <w:highlight w:val="yellow"/>
        </w:rPr>
        <w:t>inredning</w:t>
      </w:r>
    </w:p>
    <w:p w14:paraId="3E95BAE5" w14:textId="77777777" w:rsidR="00FC03C0" w:rsidRPr="00B60E63" w:rsidRDefault="005D0CE1" w:rsidP="00B60E63">
      <w:pPr>
        <w:pStyle w:val="BESKbrdtext"/>
        <w:spacing w:line="276" w:lineRule="auto"/>
        <w:rPr>
          <w:highlight w:val="yellow"/>
        </w:rPr>
      </w:pPr>
      <w:proofErr w:type="spellStart"/>
      <w:r w:rsidRPr="00B60E63">
        <w:rPr>
          <w:highlight w:val="yellow"/>
        </w:rPr>
        <w:t>Xx</w:t>
      </w:r>
      <w:proofErr w:type="spellEnd"/>
      <w:r w:rsidRPr="00B60E63">
        <w:rPr>
          <w:highlight w:val="yellow"/>
        </w:rPr>
        <w:t xml:space="preserve"> begravningsplats inkl. alla ytor, byggnader, växtlighet och anordningar</w:t>
      </w:r>
    </w:p>
    <w:p w14:paraId="3E95BAE6" w14:textId="77777777" w:rsidR="00FC03C0" w:rsidRPr="00B60E63" w:rsidRDefault="005D0CE1" w:rsidP="00B60E63">
      <w:pPr>
        <w:pStyle w:val="BESKbrdtext"/>
        <w:spacing w:line="276" w:lineRule="auto"/>
        <w:rPr>
          <w:highlight w:val="yellow"/>
        </w:rPr>
      </w:pPr>
      <w:proofErr w:type="spellStart"/>
      <w:r w:rsidRPr="00B60E63">
        <w:rPr>
          <w:highlight w:val="yellow"/>
        </w:rPr>
        <w:t>Xx</w:t>
      </w:r>
      <w:proofErr w:type="spellEnd"/>
      <w:r w:rsidRPr="00B60E63">
        <w:rPr>
          <w:highlight w:val="yellow"/>
        </w:rPr>
        <w:t xml:space="preserve"> Kyrkotomt inkl. alla ytor, byggnader, växtlighet och anordningar</w:t>
      </w:r>
    </w:p>
    <w:p w14:paraId="3E95BAE7" w14:textId="77777777" w:rsidR="00FC03C0" w:rsidRPr="00B60E63" w:rsidRDefault="005D0CE1" w:rsidP="00B60E63">
      <w:pPr>
        <w:pStyle w:val="BESKbrdtext"/>
        <w:spacing w:line="276" w:lineRule="auto"/>
        <w:rPr>
          <w:highlight w:val="yellow"/>
        </w:rPr>
      </w:pPr>
      <w:proofErr w:type="spellStart"/>
      <w:r w:rsidRPr="00B60E63">
        <w:rPr>
          <w:highlight w:val="yellow"/>
        </w:rPr>
        <w:t>Xx</w:t>
      </w:r>
      <w:proofErr w:type="spellEnd"/>
      <w:r w:rsidRPr="00B60E63">
        <w:rPr>
          <w:highlight w:val="yellow"/>
        </w:rPr>
        <w:t xml:space="preserve"> övrig byggnad</w:t>
      </w:r>
    </w:p>
    <w:p w14:paraId="3E95BAE8" w14:textId="77777777" w:rsidR="00FC03C0" w:rsidRPr="00B60E63" w:rsidRDefault="005D0CE1" w:rsidP="00B60E63">
      <w:pPr>
        <w:pStyle w:val="BESKbrdtext"/>
        <w:spacing w:line="276" w:lineRule="auto"/>
        <w:rPr>
          <w:highlight w:val="yellow"/>
        </w:rPr>
      </w:pPr>
      <w:proofErr w:type="spellStart"/>
      <w:r w:rsidRPr="00B60E63">
        <w:rPr>
          <w:highlight w:val="yellow"/>
        </w:rPr>
        <w:t>Xx</w:t>
      </w:r>
      <w:proofErr w:type="spellEnd"/>
      <w:r w:rsidRPr="00B60E63">
        <w:rPr>
          <w:highlight w:val="yellow"/>
        </w:rPr>
        <w:t xml:space="preserve"> övrig markyta</w:t>
      </w:r>
    </w:p>
    <w:p w14:paraId="3E95BAE9" w14:textId="77777777" w:rsidR="00940A56" w:rsidRPr="00B60E63" w:rsidRDefault="00940A56" w:rsidP="00B60E63">
      <w:pPr>
        <w:pStyle w:val="BESKbrdtext"/>
        <w:spacing w:line="276" w:lineRule="auto"/>
        <w:rPr>
          <w:highlight w:val="yellow"/>
        </w:rPr>
      </w:pPr>
    </w:p>
    <w:p w14:paraId="3E95BAEA" w14:textId="3F2EE50A" w:rsidR="00FC03C0" w:rsidRPr="00B60E63" w:rsidRDefault="00BA0162" w:rsidP="00B60E63">
      <w:pPr>
        <w:pStyle w:val="BESKbrdtext"/>
        <w:spacing w:line="276" w:lineRule="auto"/>
        <w:rPr>
          <w:b/>
          <w:highlight w:val="yellow"/>
        </w:rPr>
      </w:pPr>
      <w:r>
        <w:rPr>
          <w:b/>
        </w:rPr>
        <w:t>Förvaltningsområde</w:t>
      </w:r>
      <w:r w:rsidRPr="00B60E63">
        <w:rPr>
          <w:b/>
        </w:rPr>
        <w:t xml:space="preserve"> </w:t>
      </w:r>
      <w:r w:rsidR="005D0CE1" w:rsidRPr="00B60E63">
        <w:rPr>
          <w:b/>
          <w:highlight w:val="yellow"/>
        </w:rPr>
        <w:t>2</w:t>
      </w:r>
    </w:p>
    <w:p w14:paraId="3E95BAEB" w14:textId="77777777" w:rsidR="00FC03C0" w:rsidRPr="00B60E63" w:rsidRDefault="005D0CE1" w:rsidP="00B60E63">
      <w:pPr>
        <w:pStyle w:val="BESKbrdtext"/>
        <w:spacing w:line="276" w:lineRule="auto"/>
        <w:rPr>
          <w:highlight w:val="yellow"/>
        </w:rPr>
      </w:pPr>
      <w:r w:rsidRPr="00B60E63">
        <w:rPr>
          <w:highlight w:val="yellow"/>
        </w:rPr>
        <w:t>xx</w:t>
      </w:r>
    </w:p>
    <w:p w14:paraId="3E95BAEC" w14:textId="77777777" w:rsidR="00940A56" w:rsidRPr="00B60E63" w:rsidRDefault="00940A56" w:rsidP="00B60E63">
      <w:pPr>
        <w:pStyle w:val="BESKbrdtext"/>
        <w:spacing w:line="276" w:lineRule="auto"/>
        <w:rPr>
          <w:highlight w:val="yellow"/>
        </w:rPr>
      </w:pPr>
    </w:p>
    <w:p w14:paraId="3E95BAED" w14:textId="27D28598" w:rsidR="00FC03C0" w:rsidRPr="00B60E63" w:rsidRDefault="00BA0162" w:rsidP="00B60E63">
      <w:pPr>
        <w:pStyle w:val="BESKbrdtext"/>
        <w:spacing w:line="276" w:lineRule="auto"/>
        <w:rPr>
          <w:b/>
          <w:highlight w:val="yellow"/>
        </w:rPr>
      </w:pPr>
      <w:r>
        <w:rPr>
          <w:b/>
        </w:rPr>
        <w:t>Förvaltningsområde</w:t>
      </w:r>
      <w:r w:rsidRPr="00B60E63">
        <w:rPr>
          <w:b/>
        </w:rPr>
        <w:t xml:space="preserve"> </w:t>
      </w:r>
      <w:r w:rsidR="005D0CE1" w:rsidRPr="00B60E63">
        <w:rPr>
          <w:b/>
          <w:highlight w:val="yellow"/>
        </w:rPr>
        <w:t>3</w:t>
      </w:r>
    </w:p>
    <w:p w14:paraId="3E95BAEE" w14:textId="77777777" w:rsidR="00FC03C0" w:rsidRDefault="00565B75" w:rsidP="00B60E63">
      <w:pPr>
        <w:pStyle w:val="BESKbrdtext"/>
        <w:spacing w:line="276" w:lineRule="auto"/>
      </w:pPr>
      <w:proofErr w:type="spellStart"/>
      <w:r w:rsidRPr="00B60E63">
        <w:rPr>
          <w:highlight w:val="yellow"/>
        </w:rPr>
        <w:t>X</w:t>
      </w:r>
      <w:r w:rsidR="005D0CE1" w:rsidRPr="00B60E63">
        <w:rPr>
          <w:highlight w:val="yellow"/>
        </w:rPr>
        <w:t>x</w:t>
      </w:r>
      <w:proofErr w:type="spellEnd"/>
    </w:p>
    <w:p w14:paraId="3E95BAEF" w14:textId="77777777" w:rsidR="00565B75" w:rsidRPr="00D221BB" w:rsidRDefault="00D221BB">
      <w:pPr>
        <w:pStyle w:val="BESKbrdtext"/>
        <w:rPr>
          <w:b/>
        </w:rPr>
      </w:pPr>
      <w:r w:rsidRPr="00D221BB">
        <w:rPr>
          <w:b/>
          <w:highlight w:val="yellow"/>
        </w:rPr>
        <w:t>FÖRSAMLINGEN/STIFTET FYLLER</w:t>
      </w:r>
      <w:r w:rsidR="00E153A3">
        <w:rPr>
          <w:b/>
          <w:highlight w:val="yellow"/>
        </w:rPr>
        <w:t xml:space="preserve"> I</w:t>
      </w:r>
      <w:r w:rsidRPr="00D221BB">
        <w:rPr>
          <w:b/>
          <w:highlight w:val="yellow"/>
        </w:rPr>
        <w:t xml:space="preserve"> RELEVANTA UPPGIFTER</w:t>
      </w:r>
      <w:r w:rsidRPr="00D221BB">
        <w:rPr>
          <w:b/>
        </w:rPr>
        <w:t xml:space="preserve"> </w:t>
      </w:r>
    </w:p>
    <w:p w14:paraId="3E95BAF0" w14:textId="77777777" w:rsidR="00FC03C0" w:rsidRDefault="00B60E63" w:rsidP="006A56E7">
      <w:pPr>
        <w:pStyle w:val="BESKrub3versal"/>
      </w:pPr>
      <w:bookmarkStart w:id="2" w:name="_Toc511909085"/>
      <w:r>
        <w:t xml:space="preserve">3 </w:t>
      </w:r>
      <w:r>
        <w:tab/>
      </w:r>
      <w:r w:rsidR="00565B75">
        <w:t>UPPDRAGETS OMFATTNING</w:t>
      </w:r>
      <w:bookmarkEnd w:id="2"/>
      <w:r w:rsidR="00565B75">
        <w:t xml:space="preserve"> </w:t>
      </w:r>
    </w:p>
    <w:p w14:paraId="319379F7" w14:textId="0FBE1AAB" w:rsidR="00A83B17" w:rsidRDefault="00B60E63" w:rsidP="006A56E7">
      <w:pPr>
        <w:pStyle w:val="BESKrub4"/>
        <w:rPr>
          <w:szCs w:val="26"/>
        </w:rPr>
      </w:pPr>
      <w:r>
        <w:rPr>
          <w:szCs w:val="26"/>
        </w:rPr>
        <w:t xml:space="preserve">3.1 </w:t>
      </w:r>
      <w:r>
        <w:rPr>
          <w:szCs w:val="26"/>
        </w:rPr>
        <w:tab/>
      </w:r>
      <w:r w:rsidR="00E600DA">
        <w:rPr>
          <w:szCs w:val="26"/>
        </w:rPr>
        <w:t>Vårdprogrammet</w:t>
      </w:r>
    </w:p>
    <w:p w14:paraId="50F99C75" w14:textId="61340B1D" w:rsidR="00F11079" w:rsidRPr="00DC67E6" w:rsidRDefault="00F11079" w:rsidP="00F11079">
      <w:pPr>
        <w:pStyle w:val="BESKrub4"/>
        <w:rPr>
          <w:szCs w:val="26"/>
        </w:rPr>
      </w:pPr>
      <w:r>
        <w:rPr>
          <w:szCs w:val="26"/>
        </w:rPr>
        <w:t>3.</w:t>
      </w:r>
      <w:r w:rsidR="0098256C">
        <w:rPr>
          <w:szCs w:val="26"/>
        </w:rPr>
        <w:t>1</w:t>
      </w:r>
      <w:r>
        <w:rPr>
          <w:szCs w:val="26"/>
        </w:rPr>
        <w:t>.1</w:t>
      </w:r>
      <w:r>
        <w:rPr>
          <w:szCs w:val="26"/>
        </w:rPr>
        <w:tab/>
      </w:r>
      <w:r w:rsidRPr="00DC67E6">
        <w:rPr>
          <w:b w:val="0"/>
          <w:bCs/>
          <w:szCs w:val="26"/>
          <w:u w:val="single"/>
        </w:rPr>
        <w:t>Inläsning</w:t>
      </w:r>
      <w:r w:rsidRPr="00DC67E6">
        <w:rPr>
          <w:szCs w:val="26"/>
        </w:rPr>
        <w:t xml:space="preserve"> </w:t>
      </w:r>
    </w:p>
    <w:p w14:paraId="0D9AE5A6" w14:textId="212D2DAA" w:rsidR="003E4887" w:rsidRPr="00DC67E6" w:rsidRDefault="00504A2A" w:rsidP="00013BC1">
      <w:pPr>
        <w:pStyle w:val="BESKbrdtext"/>
      </w:pPr>
      <w:r w:rsidRPr="00DC67E6">
        <w:t>Uppdraget omfattar inläsning</w:t>
      </w:r>
      <w:r w:rsidR="00E415E4" w:rsidRPr="00DC67E6">
        <w:t xml:space="preserve"> i syfte att skapa sig en god uppfattning om platsens historia och förändringsskeden</w:t>
      </w:r>
      <w:r w:rsidRPr="00DC67E6">
        <w:t xml:space="preserve">. </w:t>
      </w:r>
      <w:r w:rsidR="00F11079" w:rsidRPr="00DC67E6">
        <w:t xml:space="preserve">De kulturhistoriska karaktäriseringarna för </w:t>
      </w:r>
      <w:hyperlink r:id="rId16" w:history="1">
        <w:r w:rsidR="00F11079" w:rsidRPr="00DC67E6">
          <w:rPr>
            <w:rStyle w:val="Hyperlnk"/>
          </w:rPr>
          <w:t>kyrka</w:t>
        </w:r>
      </w:hyperlink>
      <w:r w:rsidR="00F11079" w:rsidRPr="00DC67E6">
        <w:t xml:space="preserve"> och </w:t>
      </w:r>
      <w:hyperlink r:id="rId17" w:history="1">
        <w:r w:rsidR="00341128" w:rsidRPr="00DC67E6">
          <w:rPr>
            <w:rStyle w:val="Hyperlnk"/>
          </w:rPr>
          <w:t>begravningsplats</w:t>
        </w:r>
      </w:hyperlink>
      <w:r w:rsidR="00F11079" w:rsidRPr="00DC67E6">
        <w:t xml:space="preserve"> </w:t>
      </w:r>
      <w:r w:rsidR="00BA49F5" w:rsidRPr="00DC67E6">
        <w:t xml:space="preserve">finns att hämta på stiftets </w:t>
      </w:r>
      <w:r w:rsidR="00BA49F5" w:rsidRPr="00DC67E6">
        <w:lastRenderedPageBreak/>
        <w:t>externa hemsida.</w:t>
      </w:r>
      <w:r w:rsidR="00F642BA" w:rsidRPr="00DC67E6">
        <w:t xml:space="preserve"> </w:t>
      </w:r>
      <w:r w:rsidR="008403DC" w:rsidRPr="00DC67E6">
        <w:t xml:space="preserve">Övrig litteratur kan t.ex. vara </w:t>
      </w:r>
      <w:r w:rsidR="002E7BC9" w:rsidRPr="00DC67E6">
        <w:t xml:space="preserve">den äldre VU-planen samt </w:t>
      </w:r>
      <w:r w:rsidR="00852457">
        <w:t>”</w:t>
      </w:r>
      <w:r w:rsidR="008403DC" w:rsidRPr="00DC67E6">
        <w:t>Sveriges kyrkor</w:t>
      </w:r>
      <w:r w:rsidR="00852457">
        <w:t>”</w:t>
      </w:r>
      <w:r w:rsidR="008403DC" w:rsidRPr="00DC67E6">
        <w:t>.</w:t>
      </w:r>
    </w:p>
    <w:p w14:paraId="66A483EB" w14:textId="30FA268B" w:rsidR="004765A5" w:rsidRPr="00DC67E6" w:rsidRDefault="004765A5" w:rsidP="00013BC1">
      <w:pPr>
        <w:pStyle w:val="BESKbrdtext"/>
      </w:pPr>
      <w:r>
        <w:t>Inläsning</w:t>
      </w:r>
      <w:r w:rsidR="00A21F2C">
        <w:t>en</w:t>
      </w:r>
      <w:r>
        <w:t xml:space="preserve"> ska vara begränsad, uppdraget bygger på att en erfaren antikvarie anlita</w:t>
      </w:r>
      <w:r w:rsidR="00A21F2C">
        <w:t>s med stor referensbank</w:t>
      </w:r>
      <w:r w:rsidR="00F14A80">
        <w:t xml:space="preserve"> så att korrekta analyser kan göras.</w:t>
      </w:r>
    </w:p>
    <w:p w14:paraId="25D4BF1C" w14:textId="6D7DE792" w:rsidR="0098256C" w:rsidRPr="00DC67E6" w:rsidRDefault="0098256C" w:rsidP="0098256C">
      <w:pPr>
        <w:pStyle w:val="BESKrub4"/>
        <w:rPr>
          <w:szCs w:val="26"/>
        </w:rPr>
      </w:pPr>
      <w:r w:rsidRPr="00DC67E6">
        <w:rPr>
          <w:szCs w:val="26"/>
        </w:rPr>
        <w:t>3.1.2</w:t>
      </w:r>
      <w:r w:rsidRPr="00DC67E6">
        <w:rPr>
          <w:szCs w:val="26"/>
        </w:rPr>
        <w:tab/>
      </w:r>
      <w:r w:rsidRPr="00DC67E6">
        <w:rPr>
          <w:b w:val="0"/>
          <w:bCs/>
          <w:szCs w:val="26"/>
          <w:u w:val="single"/>
        </w:rPr>
        <w:t>Lista på betydande värdebärare</w:t>
      </w:r>
      <w:r w:rsidRPr="00DC67E6">
        <w:rPr>
          <w:szCs w:val="26"/>
        </w:rPr>
        <w:t xml:space="preserve"> </w:t>
      </w:r>
    </w:p>
    <w:p w14:paraId="0F8C747C" w14:textId="77777777" w:rsidR="00A1089E" w:rsidRPr="00DC67E6" w:rsidRDefault="00F92B1A" w:rsidP="00811E9C">
      <w:pPr>
        <w:pStyle w:val="BESKbrdtext"/>
        <w:tabs>
          <w:tab w:val="left" w:pos="1418"/>
        </w:tabs>
      </w:pPr>
      <w:r w:rsidRPr="00DC67E6">
        <w:t xml:space="preserve">Uppdraget omfattar </w:t>
      </w:r>
      <w:r w:rsidR="00130FCD" w:rsidRPr="00DC67E6">
        <w:t xml:space="preserve">upprättande av </w:t>
      </w:r>
      <w:r w:rsidR="00811E9C" w:rsidRPr="00DC67E6">
        <w:t xml:space="preserve">en lista på </w:t>
      </w:r>
      <w:r w:rsidRPr="00DC67E6">
        <w:t>relevanta värdebärare</w:t>
      </w:r>
      <w:r w:rsidR="00362B7B" w:rsidRPr="00DC67E6">
        <w:t xml:space="preserve"> </w:t>
      </w:r>
      <w:r w:rsidR="0076561F" w:rsidRPr="00DC67E6">
        <w:t>som sammantaget ska spegla det kulturhistoriska</w:t>
      </w:r>
      <w:r w:rsidR="00475A90" w:rsidRPr="00DC67E6">
        <w:t xml:space="preserve"> värdet i enlighet med 4 kap KML.</w:t>
      </w:r>
      <w:r w:rsidR="0076561F" w:rsidRPr="00DC67E6">
        <w:t xml:space="preserve"> </w:t>
      </w:r>
      <w:r w:rsidR="00375D24" w:rsidRPr="00DC67E6">
        <w:t xml:space="preserve">För </w:t>
      </w:r>
      <w:r w:rsidR="008247F1" w:rsidRPr="00DC67E6">
        <w:t>att få en representativ lista</w:t>
      </w:r>
      <w:r w:rsidR="00375D24" w:rsidRPr="00DC67E6">
        <w:t xml:space="preserve"> krävs att en kulturhistorisk analys görs där helhet vägs mot delar. </w:t>
      </w:r>
    </w:p>
    <w:p w14:paraId="1E16BE54" w14:textId="55E92E5F" w:rsidR="0098256C" w:rsidRPr="00DC67E6" w:rsidRDefault="00475A90" w:rsidP="00811E9C">
      <w:pPr>
        <w:pStyle w:val="BESKbrdtext"/>
        <w:tabs>
          <w:tab w:val="left" w:pos="1418"/>
        </w:tabs>
      </w:pPr>
      <w:r w:rsidRPr="00DC67E6">
        <w:t xml:space="preserve">Värdebärare ska </w:t>
      </w:r>
      <w:r w:rsidR="00362B7B" w:rsidRPr="00DC67E6">
        <w:t xml:space="preserve">anges under </w:t>
      </w:r>
      <w:r w:rsidR="0043171F" w:rsidRPr="00DC67E6">
        <w:t xml:space="preserve">följande </w:t>
      </w:r>
      <w:r w:rsidR="0043171F" w:rsidRPr="00DC67E6">
        <w:rPr>
          <w:u w:val="single"/>
        </w:rPr>
        <w:t>kategorier</w:t>
      </w:r>
      <w:r w:rsidR="00362B7B" w:rsidRPr="00DC67E6">
        <w:t>:</w:t>
      </w:r>
    </w:p>
    <w:p w14:paraId="4411EB38" w14:textId="0C5BB670" w:rsidR="00362B7B" w:rsidRPr="00DC67E6" w:rsidRDefault="00362B7B" w:rsidP="00AF0CAE">
      <w:pPr>
        <w:pStyle w:val="BESKbrdtext"/>
        <w:numPr>
          <w:ilvl w:val="0"/>
          <w:numId w:val="43"/>
        </w:numPr>
        <w:tabs>
          <w:tab w:val="left" w:pos="1418"/>
        </w:tabs>
      </w:pPr>
      <w:r w:rsidRPr="00DC67E6">
        <w:t>Kyrkomiljö</w:t>
      </w:r>
    </w:p>
    <w:p w14:paraId="3572AB8C" w14:textId="7ED0B139" w:rsidR="0037055E" w:rsidRPr="00DC67E6" w:rsidRDefault="0037055E" w:rsidP="00AF0CAE">
      <w:pPr>
        <w:pStyle w:val="BESKbrdtext"/>
        <w:numPr>
          <w:ilvl w:val="0"/>
          <w:numId w:val="43"/>
        </w:numPr>
        <w:tabs>
          <w:tab w:val="left" w:pos="1418"/>
        </w:tabs>
      </w:pPr>
      <w:r w:rsidRPr="00DC67E6">
        <w:t>Begravningsplats</w:t>
      </w:r>
    </w:p>
    <w:p w14:paraId="272BD06B" w14:textId="4DE0B5F7" w:rsidR="0037055E" w:rsidRPr="00DC67E6" w:rsidRDefault="00A91473" w:rsidP="00AF0CAE">
      <w:pPr>
        <w:pStyle w:val="BESKbrdtext"/>
        <w:numPr>
          <w:ilvl w:val="0"/>
          <w:numId w:val="43"/>
        </w:numPr>
        <w:tabs>
          <w:tab w:val="left" w:pos="1418"/>
        </w:tabs>
      </w:pPr>
      <w:r w:rsidRPr="00DC67E6">
        <w:t>Kyrkotomt</w:t>
      </w:r>
    </w:p>
    <w:p w14:paraId="40B1ABD5" w14:textId="2AF0C384" w:rsidR="00A91473" w:rsidRPr="00DC67E6" w:rsidRDefault="00A91473" w:rsidP="00AF0CAE">
      <w:pPr>
        <w:pStyle w:val="BESKbrdtext"/>
        <w:numPr>
          <w:ilvl w:val="0"/>
          <w:numId w:val="43"/>
        </w:numPr>
        <w:tabs>
          <w:tab w:val="left" w:pos="1418"/>
        </w:tabs>
      </w:pPr>
      <w:r w:rsidRPr="00DC67E6">
        <w:t>Kyrkobyggnadens exteriör</w:t>
      </w:r>
    </w:p>
    <w:p w14:paraId="71895BB8" w14:textId="47B45A97" w:rsidR="00A91473" w:rsidRPr="00DC67E6" w:rsidRDefault="00A91473" w:rsidP="00AF0CAE">
      <w:pPr>
        <w:pStyle w:val="BESKbrdtext"/>
        <w:numPr>
          <w:ilvl w:val="0"/>
          <w:numId w:val="43"/>
        </w:numPr>
        <w:tabs>
          <w:tab w:val="left" w:pos="1418"/>
        </w:tabs>
      </w:pPr>
      <w:r w:rsidRPr="00DC67E6">
        <w:t>Kyrkobyggnadens interiör</w:t>
      </w:r>
    </w:p>
    <w:p w14:paraId="6D0428A5" w14:textId="70F7CDEC" w:rsidR="00A91473" w:rsidRPr="00DC67E6" w:rsidRDefault="00A91473" w:rsidP="00AF0CAE">
      <w:pPr>
        <w:pStyle w:val="BESKbrdtext"/>
        <w:numPr>
          <w:ilvl w:val="0"/>
          <w:numId w:val="43"/>
        </w:numPr>
        <w:tabs>
          <w:tab w:val="left" w:pos="1418"/>
        </w:tabs>
      </w:pPr>
      <w:r w:rsidRPr="00DC67E6">
        <w:t xml:space="preserve">Betydande </w:t>
      </w:r>
      <w:r w:rsidR="008B5965" w:rsidRPr="00DC67E6">
        <w:t>föremål</w:t>
      </w:r>
    </w:p>
    <w:p w14:paraId="00E7F3B6" w14:textId="3E984CE9" w:rsidR="008B5965" w:rsidRPr="00DC67E6" w:rsidRDefault="008B5965" w:rsidP="008B5965">
      <w:pPr>
        <w:pStyle w:val="BESKrub4"/>
        <w:rPr>
          <w:szCs w:val="26"/>
        </w:rPr>
      </w:pPr>
      <w:r w:rsidRPr="00DC67E6">
        <w:rPr>
          <w:szCs w:val="26"/>
        </w:rPr>
        <w:t>3.1.</w:t>
      </w:r>
      <w:r w:rsidR="00FD4BCD" w:rsidRPr="00DC67E6">
        <w:rPr>
          <w:szCs w:val="26"/>
        </w:rPr>
        <w:t>3</w:t>
      </w:r>
      <w:r w:rsidRPr="00DC67E6">
        <w:rPr>
          <w:szCs w:val="26"/>
        </w:rPr>
        <w:tab/>
      </w:r>
      <w:r w:rsidR="00811E9C" w:rsidRPr="00DC67E6">
        <w:rPr>
          <w:b w:val="0"/>
          <w:bCs/>
          <w:szCs w:val="26"/>
          <w:u w:val="single"/>
        </w:rPr>
        <w:t>Beskrivning av</w:t>
      </w:r>
      <w:r w:rsidRPr="00DC67E6">
        <w:rPr>
          <w:b w:val="0"/>
          <w:bCs/>
          <w:szCs w:val="26"/>
          <w:u w:val="single"/>
        </w:rPr>
        <w:t xml:space="preserve"> värdebärare</w:t>
      </w:r>
      <w:r w:rsidRPr="00DC67E6">
        <w:rPr>
          <w:szCs w:val="26"/>
        </w:rPr>
        <w:t xml:space="preserve"> </w:t>
      </w:r>
    </w:p>
    <w:p w14:paraId="23BF1CB1" w14:textId="30A41A2B" w:rsidR="000F6533" w:rsidRPr="00DC67E6" w:rsidRDefault="00811E9C" w:rsidP="00B72E61">
      <w:pPr>
        <w:pStyle w:val="BESKbrdtext"/>
        <w:tabs>
          <w:tab w:val="left" w:pos="1418"/>
        </w:tabs>
      </w:pPr>
      <w:r w:rsidRPr="00DC67E6">
        <w:t>Uppdraget omfattar</w:t>
      </w:r>
      <w:r w:rsidR="00C67E87" w:rsidRPr="00DC67E6">
        <w:t xml:space="preserve"> en </w:t>
      </w:r>
      <w:r w:rsidR="00A63D93" w:rsidRPr="00DC67E6">
        <w:t>dokumentation</w:t>
      </w:r>
      <w:r w:rsidR="00C67E87" w:rsidRPr="00DC67E6">
        <w:t xml:space="preserve"> av respektive värdebärare som </w:t>
      </w:r>
      <w:r w:rsidR="00B72E61" w:rsidRPr="00DC67E6">
        <w:t>angetts i listan.</w:t>
      </w:r>
      <w:r w:rsidR="00C926B3" w:rsidRPr="00DC67E6">
        <w:t xml:space="preserve"> En värdebärare ska beskrivas </w:t>
      </w:r>
      <w:r w:rsidR="00130FCD" w:rsidRPr="00DC67E6">
        <w:t xml:space="preserve">i en kort text </w:t>
      </w:r>
      <w:r w:rsidR="00C926B3" w:rsidRPr="00DC67E6">
        <w:t xml:space="preserve">utifrån dess </w:t>
      </w:r>
      <w:proofErr w:type="spellStart"/>
      <w:r w:rsidR="00C926B3" w:rsidRPr="00DC67E6">
        <w:t>kunskapsvärde</w:t>
      </w:r>
      <w:proofErr w:type="spellEnd"/>
      <w:r w:rsidR="00C926B3" w:rsidRPr="00DC67E6">
        <w:t xml:space="preserve"> och dess upplevelsevärde.</w:t>
      </w:r>
      <w:r w:rsidR="0019475B" w:rsidRPr="00DC67E6">
        <w:t xml:space="preserve"> </w:t>
      </w:r>
      <w:r w:rsidR="0018562C" w:rsidRPr="00DC67E6">
        <w:t>Illustrationer (b</w:t>
      </w:r>
      <w:r w:rsidR="0019475B" w:rsidRPr="00DC67E6">
        <w:t>ilder, ritningar mm</w:t>
      </w:r>
      <w:r w:rsidR="0018562C" w:rsidRPr="00DC67E6">
        <w:t>)</w:t>
      </w:r>
      <w:r w:rsidR="0019475B" w:rsidRPr="00DC67E6">
        <w:t xml:space="preserve"> ska användas för att </w:t>
      </w:r>
      <w:r w:rsidR="0018562C" w:rsidRPr="00DC67E6">
        <w:t>tydliggöra</w:t>
      </w:r>
      <w:r w:rsidR="000F6495" w:rsidRPr="00DC67E6">
        <w:t xml:space="preserve"> respektive värdebärare</w:t>
      </w:r>
      <w:r w:rsidR="006F73B7" w:rsidRPr="00DC67E6">
        <w:t xml:space="preserve"> i sin helhet och i delar.</w:t>
      </w:r>
    </w:p>
    <w:p w14:paraId="5EBDB13F" w14:textId="77777777" w:rsidR="008802AF" w:rsidRPr="00DC67E6" w:rsidRDefault="00B51F71" w:rsidP="008802AF">
      <w:pPr>
        <w:pStyle w:val="BESKrub4"/>
        <w:rPr>
          <w:szCs w:val="26"/>
        </w:rPr>
      </w:pPr>
      <w:r w:rsidRPr="00DC67E6">
        <w:rPr>
          <w:szCs w:val="26"/>
        </w:rPr>
        <w:t>3.1.4</w:t>
      </w:r>
      <w:r w:rsidRPr="00DC67E6">
        <w:rPr>
          <w:szCs w:val="26"/>
        </w:rPr>
        <w:tab/>
      </w:r>
      <w:r w:rsidR="008802AF" w:rsidRPr="00DC67E6">
        <w:rPr>
          <w:b w:val="0"/>
          <w:bCs/>
          <w:szCs w:val="26"/>
          <w:u w:val="single"/>
        </w:rPr>
        <w:t>Strategier för vård och underhåll</w:t>
      </w:r>
    </w:p>
    <w:p w14:paraId="2E45964E" w14:textId="2D3DB635" w:rsidR="008802AF" w:rsidRPr="00DC67E6" w:rsidRDefault="008802AF" w:rsidP="008802AF">
      <w:pPr>
        <w:pStyle w:val="BESKbrdtext"/>
        <w:tabs>
          <w:tab w:val="left" w:pos="1418"/>
        </w:tabs>
      </w:pPr>
      <w:r w:rsidRPr="00DC67E6">
        <w:t xml:space="preserve">Uppdraget omfattar att </w:t>
      </w:r>
      <w:r w:rsidR="0006160F" w:rsidRPr="00DC67E6">
        <w:t>analysera kul</w:t>
      </w:r>
      <w:r w:rsidR="00C062C5" w:rsidRPr="00DC67E6">
        <w:t>t</w:t>
      </w:r>
      <w:r w:rsidR="0006160F" w:rsidRPr="00DC67E6">
        <w:t xml:space="preserve">urhistoriska värden och </w:t>
      </w:r>
      <w:r w:rsidRPr="00DC67E6">
        <w:t xml:space="preserve">dokumentera relevanta ställningstaganden för </w:t>
      </w:r>
      <w:r w:rsidRPr="00DC67E6">
        <w:rPr>
          <w:u w:val="single"/>
        </w:rPr>
        <w:t>hur</w:t>
      </w:r>
      <w:r w:rsidRPr="00DC67E6">
        <w:t xml:space="preserve"> platsen ska vårdas och underhållas i framtiden. </w:t>
      </w:r>
      <w:r w:rsidR="00917441" w:rsidRPr="00DC67E6">
        <w:t xml:space="preserve">Syftet är att tillmötesgå </w:t>
      </w:r>
      <w:r w:rsidR="000D7FB4" w:rsidRPr="00DC67E6">
        <w:t xml:space="preserve">RAÄ </w:t>
      </w:r>
      <w:r w:rsidR="00917441" w:rsidRPr="00DC67E6">
        <w:t>föreskrifter till 4 kap. KML</w:t>
      </w:r>
      <w:r w:rsidR="00512229" w:rsidRPr="00DC67E6">
        <w:t xml:space="preserve"> och skapa transparens till hur förvaltning </w:t>
      </w:r>
      <w:r w:rsidR="00484199" w:rsidRPr="00DC67E6">
        <w:t>bör</w:t>
      </w:r>
      <w:r w:rsidR="00512229" w:rsidRPr="00DC67E6">
        <w:t xml:space="preserve"> ske i framtiden</w:t>
      </w:r>
      <w:r w:rsidR="00917441" w:rsidRPr="00DC67E6">
        <w:t xml:space="preserve">. </w:t>
      </w:r>
      <w:r w:rsidRPr="00DC67E6">
        <w:t xml:space="preserve">Det handlar oftast om att identifiera en eller flera </w:t>
      </w:r>
      <w:r w:rsidRPr="00DC67E6">
        <w:rPr>
          <w:b/>
          <w:bCs/>
        </w:rPr>
        <w:t>kärnvärden</w:t>
      </w:r>
      <w:r w:rsidRPr="00DC67E6">
        <w:t xml:space="preserve"> eller kulturhistoriska karaktärer som dominerar hela platsen eller dess delar (Kyrkomiljön, begravningsplatsen, kyrkans exteriör eller interiör eller föremål). Beroende på vilket kärnvärde man tar fasta på kan </w:t>
      </w:r>
      <w:r w:rsidR="00FC59ED" w:rsidRPr="00DC67E6">
        <w:t>underhållet</w:t>
      </w:r>
      <w:r w:rsidRPr="00DC67E6">
        <w:t xml:space="preserve"> variera</w:t>
      </w:r>
      <w:r w:rsidR="0055497C" w:rsidRPr="00DC67E6">
        <w:t>. Utifrån förutsättningar såsom</w:t>
      </w:r>
      <w:r w:rsidRPr="00DC67E6">
        <w:t xml:space="preserve"> </w:t>
      </w:r>
      <w:r w:rsidR="007B5CCC" w:rsidRPr="00DC67E6">
        <w:t>ålder</w:t>
      </w:r>
      <w:r w:rsidR="00FC59ED" w:rsidRPr="00DC67E6">
        <w:t>, lokala variationer</w:t>
      </w:r>
      <w:r w:rsidR="007B5CCC" w:rsidRPr="00DC67E6">
        <w:t xml:space="preserve"> och </w:t>
      </w:r>
      <w:r w:rsidRPr="00DC67E6">
        <w:t xml:space="preserve">hur stora värden platsen besitter kan man behöva fastslå en </w:t>
      </w:r>
      <w:r w:rsidR="00917441" w:rsidRPr="00DC67E6">
        <w:rPr>
          <w:b/>
          <w:bCs/>
        </w:rPr>
        <w:t>antikvarisk</w:t>
      </w:r>
      <w:r w:rsidR="00917441" w:rsidRPr="00DC67E6">
        <w:t xml:space="preserve"> </w:t>
      </w:r>
      <w:r w:rsidRPr="00DC67E6">
        <w:rPr>
          <w:b/>
          <w:bCs/>
        </w:rPr>
        <w:t>ambitionsnivå</w:t>
      </w:r>
      <w:r w:rsidRPr="00DC67E6">
        <w:t xml:space="preserve"> eller föreslå olika nivåer på underhållets ambition.</w:t>
      </w:r>
    </w:p>
    <w:p w14:paraId="52386730" w14:textId="5BBE495D" w:rsidR="00A86FE9" w:rsidRPr="00DC67E6" w:rsidRDefault="00A02193" w:rsidP="00B477BB">
      <w:pPr>
        <w:pStyle w:val="BESKbrdtext"/>
        <w:tabs>
          <w:tab w:val="left" w:pos="1418"/>
        </w:tabs>
        <w:rPr>
          <w:i/>
          <w:iCs/>
        </w:rPr>
      </w:pPr>
      <w:r>
        <w:rPr>
          <w:i/>
          <w:iCs/>
        </w:rPr>
        <w:t>Förklaringstext till ovan</w:t>
      </w:r>
      <w:r w:rsidR="007F1AB5">
        <w:rPr>
          <w:i/>
          <w:iCs/>
        </w:rPr>
        <w:t xml:space="preserve"> stycke</w:t>
      </w:r>
      <w:r w:rsidR="00026E4B">
        <w:rPr>
          <w:i/>
          <w:iCs/>
        </w:rPr>
        <w:t xml:space="preserve">: </w:t>
      </w:r>
      <w:r w:rsidR="008802AF" w:rsidRPr="00DC67E6">
        <w:rPr>
          <w:i/>
          <w:iCs/>
        </w:rPr>
        <w:t xml:space="preserve">I vårdprogrammet för Frösunda kyrka </w:t>
      </w:r>
      <w:r w:rsidR="00616AC9" w:rsidRPr="00DC67E6">
        <w:rPr>
          <w:i/>
          <w:iCs/>
        </w:rPr>
        <w:t>beskrivs</w:t>
      </w:r>
      <w:r w:rsidR="008802AF" w:rsidRPr="00DC67E6">
        <w:rPr>
          <w:i/>
          <w:iCs/>
        </w:rPr>
        <w:t xml:space="preserve"> att kyrkans exteriör har en stark medeltida karaktär som berättar både om den medeltida kyrkan och om kyrkans nationalromantiska prägel. Detta </w:t>
      </w:r>
      <w:r w:rsidR="00616AC9" w:rsidRPr="00DC67E6">
        <w:rPr>
          <w:i/>
          <w:iCs/>
        </w:rPr>
        <w:t>kärnvärde</w:t>
      </w:r>
      <w:r w:rsidR="008802AF" w:rsidRPr="00DC67E6">
        <w:rPr>
          <w:i/>
          <w:iCs/>
        </w:rPr>
        <w:t xml:space="preserve"> har stor betydelse för hur framtida underhålls ska utföras</w:t>
      </w:r>
      <w:r w:rsidR="008802AF" w:rsidRPr="00DC67E6">
        <w:t xml:space="preserve">. </w:t>
      </w:r>
      <w:r w:rsidR="008802AF" w:rsidRPr="00DC67E6">
        <w:rPr>
          <w:i/>
          <w:iCs/>
        </w:rPr>
        <w:t>Att bevara naturstensfasaden med alla dess detaljer har stor betydelse för att kunna bevara kyrkans kulturhistoriska värde.</w:t>
      </w:r>
      <w:r w:rsidR="00ED4A40" w:rsidRPr="00DC67E6">
        <w:rPr>
          <w:i/>
          <w:iCs/>
        </w:rPr>
        <w:t xml:space="preserve"> Ser man </w:t>
      </w:r>
      <w:r w:rsidR="002823A0" w:rsidRPr="00DC67E6">
        <w:rPr>
          <w:i/>
          <w:iCs/>
        </w:rPr>
        <w:t xml:space="preserve">till hela </w:t>
      </w:r>
      <w:r w:rsidR="00ED4A40" w:rsidRPr="00DC67E6">
        <w:rPr>
          <w:i/>
          <w:iCs/>
        </w:rPr>
        <w:t xml:space="preserve">kyrkans exteriör kan </w:t>
      </w:r>
      <w:r w:rsidR="002E7BC9" w:rsidRPr="00DC67E6">
        <w:rPr>
          <w:i/>
          <w:iCs/>
        </w:rPr>
        <w:t xml:space="preserve">det antikvariska </w:t>
      </w:r>
      <w:r w:rsidR="002823A0" w:rsidRPr="00DC67E6">
        <w:rPr>
          <w:i/>
          <w:iCs/>
        </w:rPr>
        <w:t>ställningstagande</w:t>
      </w:r>
      <w:r w:rsidR="002E7BC9" w:rsidRPr="00DC67E6">
        <w:rPr>
          <w:i/>
          <w:iCs/>
        </w:rPr>
        <w:t>t</w:t>
      </w:r>
      <w:r w:rsidR="002823A0" w:rsidRPr="00DC67E6">
        <w:rPr>
          <w:i/>
          <w:iCs/>
        </w:rPr>
        <w:t xml:space="preserve"> </w:t>
      </w:r>
      <w:r w:rsidR="00ED4A40" w:rsidRPr="00DC67E6">
        <w:rPr>
          <w:i/>
          <w:iCs/>
        </w:rPr>
        <w:t xml:space="preserve">även få konsekvenser för </w:t>
      </w:r>
      <w:r w:rsidR="002823A0" w:rsidRPr="00DC67E6">
        <w:rPr>
          <w:i/>
          <w:iCs/>
        </w:rPr>
        <w:t>övriga delar av exteriören</w:t>
      </w:r>
      <w:r w:rsidR="00F72EAD" w:rsidRPr="00DC67E6">
        <w:rPr>
          <w:i/>
          <w:iCs/>
        </w:rPr>
        <w:t xml:space="preserve"> i syfte att tydliggöra</w:t>
      </w:r>
      <w:r w:rsidR="00694474" w:rsidRPr="00DC67E6">
        <w:rPr>
          <w:i/>
          <w:iCs/>
        </w:rPr>
        <w:t xml:space="preserve"> kärnvärdet.</w:t>
      </w:r>
    </w:p>
    <w:p w14:paraId="7FBD97CC" w14:textId="1F8ECC05" w:rsidR="005338D8" w:rsidRPr="005338D8" w:rsidRDefault="00AE4EB8" w:rsidP="00B477BB">
      <w:pPr>
        <w:pStyle w:val="BESKbrdtext"/>
        <w:tabs>
          <w:tab w:val="left" w:pos="1418"/>
        </w:tabs>
      </w:pPr>
      <w:r>
        <w:lastRenderedPageBreak/>
        <w:t>Strategier för v</w:t>
      </w:r>
      <w:r w:rsidR="00534E7B">
        <w:t xml:space="preserve">ård- och underhåll </w:t>
      </w:r>
      <w:r w:rsidR="00DD7725">
        <w:t xml:space="preserve">omfattar </w:t>
      </w:r>
      <w:r w:rsidR="00534E7B">
        <w:t xml:space="preserve">även en tidsaspekt, </w:t>
      </w:r>
      <w:r w:rsidR="00BD4729">
        <w:t>underhålls-</w:t>
      </w:r>
      <w:r w:rsidR="00534E7B">
        <w:t xml:space="preserve">åtgärder </w:t>
      </w:r>
      <w:r>
        <w:t xml:space="preserve">ska inte tidigareläggas </w:t>
      </w:r>
      <w:r w:rsidR="009A4E8E">
        <w:t xml:space="preserve">p.g.a. </w:t>
      </w:r>
      <w:r>
        <w:t xml:space="preserve">att </w:t>
      </w:r>
      <w:r w:rsidR="00C14A33">
        <w:t xml:space="preserve">utförandet på </w:t>
      </w:r>
      <w:r w:rsidR="00534E7B">
        <w:t xml:space="preserve">en byggnadsdel </w:t>
      </w:r>
      <w:r w:rsidR="00C14A33">
        <w:t>föreslås förändras</w:t>
      </w:r>
      <w:r w:rsidR="00AE6F94">
        <w:t xml:space="preserve"> </w:t>
      </w:r>
      <w:r w:rsidR="00AF1CEF">
        <w:t xml:space="preserve">vid nästkommande </w:t>
      </w:r>
      <w:proofErr w:type="spellStart"/>
      <w:r w:rsidR="00AF1CEF">
        <w:t>underhålltillflle</w:t>
      </w:r>
      <w:proofErr w:type="spellEnd"/>
      <w:r w:rsidR="00AF1CEF">
        <w:t xml:space="preserve">, </w:t>
      </w:r>
      <w:r w:rsidR="00AE6F94">
        <w:t>om den har kvar sin tekniska funktion</w:t>
      </w:r>
      <w:r w:rsidR="00C14A33">
        <w:t>.</w:t>
      </w:r>
    </w:p>
    <w:p w14:paraId="7243C8F1" w14:textId="292B6DEC" w:rsidR="008802AF" w:rsidRDefault="00FE379F" w:rsidP="008802AF">
      <w:pPr>
        <w:pStyle w:val="BESKrub4"/>
      </w:pPr>
      <w:r>
        <w:t>3.1.5</w:t>
      </w:r>
      <w:r>
        <w:tab/>
      </w:r>
      <w:r w:rsidR="008802AF" w:rsidRPr="3A845052">
        <w:rPr>
          <w:b w:val="0"/>
          <w:u w:val="single"/>
        </w:rPr>
        <w:t>Antikvariska krav och rekommendationer</w:t>
      </w:r>
      <w:r w:rsidR="008802AF">
        <w:t xml:space="preserve"> </w:t>
      </w:r>
    </w:p>
    <w:p w14:paraId="2D80B771" w14:textId="76C0C865" w:rsidR="008802AF" w:rsidRPr="00DC67E6" w:rsidRDefault="008802AF" w:rsidP="008802AF">
      <w:pPr>
        <w:pStyle w:val="BESKbrdtext"/>
        <w:tabs>
          <w:tab w:val="left" w:pos="1418"/>
        </w:tabs>
      </w:pPr>
      <w:r>
        <w:t xml:space="preserve">Uppdraget omfattar en dokumentation av de antikvariska krav och rekommendationer som på förhand kan anges utifrån t.ex. tidigare myndighetsbeslut, aktuellt forskningsläge eller tidigare väl fungerande praxis. </w:t>
      </w:r>
      <w:r w:rsidR="00616AC9">
        <w:t xml:space="preserve">De ska även gå väl ihop med den strategi man valt för </w:t>
      </w:r>
      <w:r w:rsidR="00141F2B">
        <w:t xml:space="preserve">vård- och </w:t>
      </w:r>
      <w:r w:rsidR="00616AC9">
        <w:t>underhåll.</w:t>
      </w:r>
    </w:p>
    <w:p w14:paraId="408B29A1" w14:textId="4446B575" w:rsidR="00A41E29" w:rsidRPr="00DC67E6" w:rsidRDefault="008802AF" w:rsidP="008802AF">
      <w:pPr>
        <w:pStyle w:val="BESKbrdtext"/>
        <w:tabs>
          <w:tab w:val="left" w:pos="1418"/>
        </w:tabs>
      </w:pPr>
      <w:r>
        <w:t xml:space="preserve">Antikvariska krav och rekommendationer ska anges för respektive värdebärare där så är möjligt. Dessa krav och rekommendationer ska utgå från intentionen med 4 kap. KML, dvs. svara på frågor </w:t>
      </w:r>
      <w:r w:rsidRPr="3A845052">
        <w:rPr>
          <w:u w:val="single"/>
        </w:rPr>
        <w:t>hur</w:t>
      </w:r>
      <w:r>
        <w:t xml:space="preserve"> de olika delarna ska vårdas och underhållas så att inte det kulturhistoriska värdet minskas eller förvanskas. Det kan t.ex. röra sig om olika krav på särskilda materialval, underhållsmetoder eller kompetenskrav för kontroller eller underhållsåtgärder. </w:t>
      </w:r>
    </w:p>
    <w:p w14:paraId="19A02613" w14:textId="3E75AAD4" w:rsidR="00CC58A3" w:rsidRPr="001B40D1" w:rsidRDefault="001D7F8A" w:rsidP="38A09138">
      <w:pPr>
        <w:pStyle w:val="BESKbrdtext"/>
        <w:tabs>
          <w:tab w:val="left" w:pos="1418"/>
        </w:tabs>
        <w:rPr>
          <w:i/>
          <w:iCs/>
        </w:rPr>
      </w:pPr>
      <w:r w:rsidRPr="001B40D1">
        <w:rPr>
          <w:i/>
          <w:iCs/>
        </w:rPr>
        <w:t>Exempel</w:t>
      </w:r>
      <w:r w:rsidR="00D86E12" w:rsidRPr="001B40D1">
        <w:rPr>
          <w:i/>
          <w:iCs/>
        </w:rPr>
        <w:t>text</w:t>
      </w:r>
      <w:r w:rsidR="00612B7B" w:rsidRPr="001B40D1">
        <w:rPr>
          <w:i/>
          <w:iCs/>
        </w:rPr>
        <w:t xml:space="preserve"> till ovan stycke</w:t>
      </w:r>
      <w:r w:rsidR="00232173" w:rsidRPr="001B40D1">
        <w:rPr>
          <w:i/>
          <w:iCs/>
        </w:rPr>
        <w:t xml:space="preserve">: </w:t>
      </w:r>
      <w:r w:rsidR="00CC58A3" w:rsidRPr="001B40D1">
        <w:rPr>
          <w:i/>
          <w:iCs/>
        </w:rPr>
        <w:t xml:space="preserve">Utifrån tidigare ställningstagande om underhållsstrategi för Frösunda kyrkas exteriör </w:t>
      </w:r>
      <w:r w:rsidR="00DA5BFB" w:rsidRPr="001B40D1">
        <w:rPr>
          <w:i/>
          <w:iCs/>
        </w:rPr>
        <w:t>an</w:t>
      </w:r>
      <w:r w:rsidR="00E76A65" w:rsidRPr="001B40D1">
        <w:rPr>
          <w:i/>
          <w:iCs/>
        </w:rPr>
        <w:t xml:space="preserve">ges </w:t>
      </w:r>
      <w:r w:rsidR="00CC58A3" w:rsidRPr="001B40D1">
        <w:rPr>
          <w:i/>
          <w:iCs/>
        </w:rPr>
        <w:t>i detta uppdrag krav</w:t>
      </w:r>
      <w:r w:rsidR="001E1C9B" w:rsidRPr="001B40D1">
        <w:rPr>
          <w:i/>
          <w:iCs/>
        </w:rPr>
        <w:t xml:space="preserve"> på</w:t>
      </w:r>
      <w:r w:rsidR="00CC58A3" w:rsidRPr="001B40D1">
        <w:rPr>
          <w:i/>
          <w:iCs/>
        </w:rPr>
        <w:t xml:space="preserve"> </w:t>
      </w:r>
      <w:r w:rsidR="00865118" w:rsidRPr="001B40D1">
        <w:rPr>
          <w:i/>
          <w:iCs/>
        </w:rPr>
        <w:t>och/</w:t>
      </w:r>
      <w:r w:rsidR="00CC58A3" w:rsidRPr="001B40D1">
        <w:rPr>
          <w:i/>
          <w:iCs/>
        </w:rPr>
        <w:t>eller rekommendationer för de material och metoder som visat sig fungera bättre med de ursprungliga byggnadsdelarna, t.ex.</w:t>
      </w:r>
      <w:r w:rsidR="00F5109F" w:rsidRPr="001B40D1">
        <w:rPr>
          <w:i/>
          <w:iCs/>
        </w:rPr>
        <w:t xml:space="preserve"> såsom</w:t>
      </w:r>
      <w:r w:rsidR="00CC58A3" w:rsidRPr="001B40D1">
        <w:rPr>
          <w:i/>
          <w:iCs/>
        </w:rPr>
        <w:t xml:space="preserve"> </w:t>
      </w:r>
      <w:r w:rsidR="007B37F8" w:rsidRPr="001B40D1">
        <w:rPr>
          <w:i/>
          <w:iCs/>
        </w:rPr>
        <w:t xml:space="preserve">att </w:t>
      </w:r>
      <w:r w:rsidR="00CC58A3" w:rsidRPr="001B40D1">
        <w:rPr>
          <w:i/>
          <w:iCs/>
        </w:rPr>
        <w:t xml:space="preserve">ta bort </w:t>
      </w:r>
      <w:proofErr w:type="spellStart"/>
      <w:r w:rsidR="00CC58A3" w:rsidRPr="001B40D1">
        <w:rPr>
          <w:i/>
          <w:iCs/>
        </w:rPr>
        <w:t>cementlagningar</w:t>
      </w:r>
      <w:proofErr w:type="spellEnd"/>
      <w:r w:rsidR="00CC58A3" w:rsidRPr="001B40D1">
        <w:rPr>
          <w:i/>
          <w:iCs/>
        </w:rPr>
        <w:t xml:space="preserve"> </w:t>
      </w:r>
      <w:r w:rsidR="00937689" w:rsidRPr="001B40D1">
        <w:rPr>
          <w:i/>
          <w:iCs/>
        </w:rPr>
        <w:t>för att</w:t>
      </w:r>
      <w:r w:rsidR="00CC58A3" w:rsidRPr="001B40D1">
        <w:rPr>
          <w:i/>
          <w:iCs/>
        </w:rPr>
        <w:t xml:space="preserve"> </w:t>
      </w:r>
      <w:r w:rsidR="00937689" w:rsidRPr="001B40D1">
        <w:rPr>
          <w:i/>
          <w:iCs/>
        </w:rPr>
        <w:t xml:space="preserve">i stället </w:t>
      </w:r>
      <w:r w:rsidR="00CC58A3" w:rsidRPr="001B40D1">
        <w:rPr>
          <w:i/>
          <w:iCs/>
        </w:rPr>
        <w:t xml:space="preserve">välja ett hydrauliskt eller </w:t>
      </w:r>
      <w:proofErr w:type="spellStart"/>
      <w:r w:rsidR="00CC58A3" w:rsidRPr="001B40D1">
        <w:rPr>
          <w:i/>
          <w:iCs/>
        </w:rPr>
        <w:t>subhydrauliskt</w:t>
      </w:r>
      <w:proofErr w:type="spellEnd"/>
      <w:r w:rsidR="00CC58A3" w:rsidRPr="001B40D1">
        <w:rPr>
          <w:i/>
          <w:iCs/>
        </w:rPr>
        <w:t xml:space="preserve"> kalkbruk</w:t>
      </w:r>
      <w:r w:rsidR="005A22C7" w:rsidRPr="001B40D1">
        <w:rPr>
          <w:i/>
          <w:iCs/>
        </w:rPr>
        <w:t xml:space="preserve"> </w:t>
      </w:r>
      <w:r w:rsidR="00CC58A3" w:rsidRPr="001B40D1">
        <w:rPr>
          <w:i/>
          <w:iCs/>
        </w:rPr>
        <w:t xml:space="preserve">. </w:t>
      </w:r>
    </w:p>
    <w:p w14:paraId="3E0A477D" w14:textId="6F60E7CB" w:rsidR="008802AF" w:rsidRPr="00DC67E6" w:rsidRDefault="008802AF" w:rsidP="008802AF">
      <w:pPr>
        <w:pStyle w:val="BESKbrdtext"/>
        <w:tabs>
          <w:tab w:val="left" w:pos="1418"/>
        </w:tabs>
      </w:pPr>
      <w:r w:rsidRPr="00DF6CC3">
        <w:t xml:space="preserve">För värdebärare där inga krav eller rekommendationer kan </w:t>
      </w:r>
      <w:r w:rsidR="009E5444" w:rsidRPr="00DF6CC3">
        <w:t>an</w:t>
      </w:r>
      <w:r w:rsidRPr="00DF6CC3">
        <w:t>ges bör en utredning föreslås.</w:t>
      </w:r>
    </w:p>
    <w:p w14:paraId="2B654D4B" w14:textId="7A348266" w:rsidR="008802AF" w:rsidRPr="00DC67E6" w:rsidRDefault="008802AF" w:rsidP="008802AF">
      <w:pPr>
        <w:pStyle w:val="BESKbrdtext"/>
        <w:tabs>
          <w:tab w:val="left" w:pos="1418"/>
        </w:tabs>
      </w:pPr>
      <w:r>
        <w:t>Krav och rekommendationer kan även handla om tillgänglighet, säkerhet och klimat med relevans för kulturhistoriska värden.</w:t>
      </w:r>
    </w:p>
    <w:p w14:paraId="63D70D0A" w14:textId="1560F728" w:rsidR="00B477BB" w:rsidRPr="00941AE5" w:rsidRDefault="00941AE5" w:rsidP="008802AF">
      <w:pPr>
        <w:pStyle w:val="BESKbrdtext"/>
        <w:tabs>
          <w:tab w:val="left" w:pos="1418"/>
        </w:tabs>
      </w:pPr>
      <w:r>
        <w:t>Mer detaljerade skrivningar ska in</w:t>
      </w:r>
      <w:r w:rsidR="00DF69A3">
        <w:t>t</w:t>
      </w:r>
      <w:r>
        <w:t xml:space="preserve">e anges här utan </w:t>
      </w:r>
      <w:r w:rsidR="00DF69A3">
        <w:t xml:space="preserve">det sker i respektive projektering inför </w:t>
      </w:r>
      <w:r w:rsidR="000115D7">
        <w:t xml:space="preserve">ett utförande. Med fördel kan </w:t>
      </w:r>
      <w:r w:rsidR="00783530">
        <w:t xml:space="preserve">dock </w:t>
      </w:r>
      <w:r w:rsidR="000115D7">
        <w:t xml:space="preserve">hänvisning </w:t>
      </w:r>
      <w:r w:rsidR="00B53A23" w:rsidRPr="00577A90">
        <w:t xml:space="preserve">(i brödtext) </w:t>
      </w:r>
      <w:r w:rsidR="000115D7">
        <w:t>göras till tidigare utredningar och projektutföranden.</w:t>
      </w:r>
    </w:p>
    <w:p w14:paraId="3C70115E" w14:textId="00BC4F9C" w:rsidR="0089204D" w:rsidRDefault="00013BC1" w:rsidP="006A56E7">
      <w:pPr>
        <w:pStyle w:val="BESKrub4"/>
        <w:rPr>
          <w:szCs w:val="26"/>
        </w:rPr>
      </w:pPr>
      <w:r>
        <w:rPr>
          <w:szCs w:val="26"/>
        </w:rPr>
        <w:t>3.2</w:t>
      </w:r>
      <w:r>
        <w:rPr>
          <w:szCs w:val="26"/>
        </w:rPr>
        <w:tab/>
      </w:r>
      <w:r w:rsidR="0022099A">
        <w:rPr>
          <w:szCs w:val="26"/>
        </w:rPr>
        <w:t>Underhållsplan</w:t>
      </w:r>
    </w:p>
    <w:p w14:paraId="3E95BAF1" w14:textId="017A9D29" w:rsidR="006A56E7" w:rsidRDefault="0089204D" w:rsidP="006A56E7">
      <w:pPr>
        <w:pStyle w:val="BESKrub4"/>
        <w:rPr>
          <w:szCs w:val="26"/>
        </w:rPr>
      </w:pPr>
      <w:r>
        <w:rPr>
          <w:szCs w:val="26"/>
        </w:rPr>
        <w:t>3.2.1</w:t>
      </w:r>
      <w:r>
        <w:rPr>
          <w:szCs w:val="26"/>
        </w:rPr>
        <w:tab/>
      </w:r>
      <w:r w:rsidR="006A56E7" w:rsidRPr="0089204D">
        <w:rPr>
          <w:b w:val="0"/>
          <w:bCs/>
          <w:szCs w:val="26"/>
          <w:u w:val="single"/>
        </w:rPr>
        <w:t>Statusinventering</w:t>
      </w:r>
      <w:r w:rsidR="006A56E7" w:rsidRPr="006A56E7">
        <w:rPr>
          <w:szCs w:val="26"/>
        </w:rPr>
        <w:t xml:space="preserve"> </w:t>
      </w:r>
    </w:p>
    <w:p w14:paraId="3E95BAF2" w14:textId="590A053F" w:rsidR="006A56E7" w:rsidRDefault="006A56E7" w:rsidP="00B60E63">
      <w:pPr>
        <w:pStyle w:val="BESKbrdtext"/>
        <w:spacing w:line="276" w:lineRule="auto"/>
      </w:pPr>
      <w:r>
        <w:t>Uppdraget omfattar byggnadsdelar</w:t>
      </w:r>
      <w:r w:rsidR="00970838">
        <w:t xml:space="preserve"> </w:t>
      </w:r>
      <w:r w:rsidR="00D85B4B">
        <w:t>(</w:t>
      </w:r>
      <w:r w:rsidR="002E3E42">
        <w:t>byggnadskomponenter)</w:t>
      </w:r>
      <w:r w:rsidR="00BE2265">
        <w:t>, tekniska installa</w:t>
      </w:r>
      <w:r w:rsidR="008C221E">
        <w:t>t</w:t>
      </w:r>
      <w:r w:rsidR="00BE2265">
        <w:t xml:space="preserve">ioner, </w:t>
      </w:r>
      <w:r w:rsidR="00F24DFA">
        <w:t>anläggningar</w:t>
      </w:r>
      <w:r w:rsidR="002E3E42">
        <w:t xml:space="preserve"> </w:t>
      </w:r>
      <w:r w:rsidR="00970838">
        <w:t xml:space="preserve">och </w:t>
      </w:r>
      <w:r>
        <w:t>markytor</w:t>
      </w:r>
      <w:r w:rsidR="00415AD6">
        <w:t xml:space="preserve"> (exkl. växtbelagda ytor)</w:t>
      </w:r>
      <w:r w:rsidR="00F24DFA">
        <w:t xml:space="preserve">. </w:t>
      </w:r>
      <w:r>
        <w:t>För respektive del beskrivs:</w:t>
      </w:r>
    </w:p>
    <w:p w14:paraId="3E95BAF3" w14:textId="70A3AB75" w:rsidR="006A56E7" w:rsidRDefault="006A56E7" w:rsidP="00D221BB">
      <w:pPr>
        <w:pStyle w:val="BESKbrdtext"/>
        <w:numPr>
          <w:ilvl w:val="0"/>
          <w:numId w:val="31"/>
        </w:numPr>
        <w:spacing w:line="276" w:lineRule="auto"/>
      </w:pPr>
      <w:r>
        <w:t>Material/uppbyggnad, typ/fabrikat för anläggningar och install</w:t>
      </w:r>
      <w:r w:rsidR="00D221BB">
        <w:t xml:space="preserve">ationer samt </w:t>
      </w:r>
    </w:p>
    <w:p w14:paraId="3E95BAF4" w14:textId="77777777" w:rsidR="006A56E7" w:rsidRDefault="006A56E7" w:rsidP="00D221BB">
      <w:pPr>
        <w:pStyle w:val="BESKbrdtext"/>
        <w:numPr>
          <w:ilvl w:val="0"/>
          <w:numId w:val="31"/>
        </w:numPr>
        <w:spacing w:line="276" w:lineRule="auto"/>
      </w:pPr>
      <w:r>
        <w:t>Ytbehandling och kulör</w:t>
      </w:r>
    </w:p>
    <w:p w14:paraId="3E95BAF5" w14:textId="77777777" w:rsidR="006A56E7" w:rsidRDefault="006A56E7" w:rsidP="00D221BB">
      <w:pPr>
        <w:pStyle w:val="BESKbrdtext"/>
        <w:numPr>
          <w:ilvl w:val="0"/>
          <w:numId w:val="31"/>
        </w:numPr>
        <w:spacing w:line="276" w:lineRule="auto"/>
      </w:pPr>
      <w:r>
        <w:t>Tekniskt skick/skador</w:t>
      </w:r>
    </w:p>
    <w:p w14:paraId="3E95BAF6" w14:textId="77777777" w:rsidR="006A56E7" w:rsidRDefault="006A56E7" w:rsidP="00D221BB">
      <w:pPr>
        <w:pStyle w:val="BESKbrdtext"/>
        <w:numPr>
          <w:ilvl w:val="0"/>
          <w:numId w:val="31"/>
        </w:numPr>
        <w:spacing w:line="276" w:lineRule="auto"/>
      </w:pPr>
      <w:r>
        <w:t>Antikvarisk kommentar för delar med be</w:t>
      </w:r>
      <w:r w:rsidR="00D221BB">
        <w:t>tydande kulturhistoriska värden</w:t>
      </w:r>
    </w:p>
    <w:p w14:paraId="3E95BAF7" w14:textId="027BFCF6" w:rsidR="00FC03C0" w:rsidRDefault="00B60E63" w:rsidP="006A56E7">
      <w:pPr>
        <w:pStyle w:val="BESKrub4"/>
      </w:pPr>
      <w:r>
        <w:lastRenderedPageBreak/>
        <w:t>3.2</w:t>
      </w:r>
      <w:r w:rsidR="00B24053">
        <w:t>.2</w:t>
      </w:r>
      <w:r>
        <w:t xml:space="preserve"> </w:t>
      </w:r>
      <w:r>
        <w:tab/>
      </w:r>
      <w:r w:rsidR="00690B6E">
        <w:rPr>
          <w:b w:val="0"/>
          <w:bCs/>
          <w:u w:val="single"/>
        </w:rPr>
        <w:t>Förslag till u</w:t>
      </w:r>
      <w:r w:rsidR="00690B6E" w:rsidRPr="00690B6E">
        <w:rPr>
          <w:b w:val="0"/>
          <w:bCs/>
          <w:u w:val="single"/>
        </w:rPr>
        <w:t xml:space="preserve">nderhållsåtgärder för </w:t>
      </w:r>
      <w:r w:rsidR="00791255" w:rsidRPr="00791255">
        <w:rPr>
          <w:b w:val="0"/>
          <w:bCs/>
          <w:u w:val="single"/>
        </w:rPr>
        <w:t xml:space="preserve">byggnadsdelar </w:t>
      </w:r>
      <w:r w:rsidR="001E76F0">
        <w:rPr>
          <w:b w:val="0"/>
          <w:bCs/>
          <w:u w:val="single"/>
        </w:rPr>
        <w:t>(byggnads</w:t>
      </w:r>
      <w:r w:rsidR="008A4112">
        <w:rPr>
          <w:b w:val="0"/>
          <w:bCs/>
          <w:u w:val="single"/>
        </w:rPr>
        <w:t>-</w:t>
      </w:r>
      <w:r w:rsidR="001E76F0">
        <w:rPr>
          <w:b w:val="0"/>
          <w:bCs/>
          <w:u w:val="single"/>
        </w:rPr>
        <w:t>komponenter), tekniska i</w:t>
      </w:r>
      <w:r w:rsidR="00E408D1">
        <w:rPr>
          <w:b w:val="0"/>
          <w:bCs/>
          <w:u w:val="single"/>
        </w:rPr>
        <w:t xml:space="preserve">nstallationer, </w:t>
      </w:r>
      <w:r w:rsidR="001E76F0">
        <w:rPr>
          <w:b w:val="0"/>
          <w:bCs/>
          <w:u w:val="single"/>
        </w:rPr>
        <w:t>anläggning</w:t>
      </w:r>
      <w:r w:rsidR="00E408D1">
        <w:rPr>
          <w:b w:val="0"/>
          <w:bCs/>
          <w:u w:val="single"/>
        </w:rPr>
        <w:t>a</w:t>
      </w:r>
      <w:r w:rsidR="001E76F0">
        <w:rPr>
          <w:b w:val="0"/>
          <w:bCs/>
          <w:u w:val="single"/>
        </w:rPr>
        <w:t>r</w:t>
      </w:r>
      <w:r w:rsidR="00E408D1">
        <w:rPr>
          <w:b w:val="0"/>
          <w:bCs/>
          <w:u w:val="single"/>
        </w:rPr>
        <w:t xml:space="preserve"> </w:t>
      </w:r>
      <w:r w:rsidR="00791255" w:rsidRPr="00791255">
        <w:rPr>
          <w:b w:val="0"/>
          <w:bCs/>
          <w:u w:val="single"/>
        </w:rPr>
        <w:t>och markytor (exkl. växtbelagda ytor</w:t>
      </w:r>
      <w:r w:rsidR="00E408D1">
        <w:rPr>
          <w:b w:val="0"/>
          <w:bCs/>
          <w:u w:val="single"/>
        </w:rPr>
        <w:t>)</w:t>
      </w:r>
    </w:p>
    <w:p w14:paraId="3E95BAF8" w14:textId="2AD27BFE" w:rsidR="00FC03C0" w:rsidRDefault="005D0CE1" w:rsidP="00D221BB">
      <w:pPr>
        <w:pStyle w:val="BESKbrdtext"/>
        <w:spacing w:line="276" w:lineRule="auto"/>
      </w:pPr>
      <w:r>
        <w:t xml:space="preserve">Uppdraget omfattar </w:t>
      </w:r>
      <w:r w:rsidR="00E232B6">
        <w:t xml:space="preserve">relevanta byggnadsdelar </w:t>
      </w:r>
      <w:r w:rsidR="00747A95">
        <w:t>(byggnadskompon</w:t>
      </w:r>
      <w:r w:rsidR="00D9520F">
        <w:t xml:space="preserve">enter), tekniska </w:t>
      </w:r>
      <w:proofErr w:type="spellStart"/>
      <w:r w:rsidR="00D9520F">
        <w:t>installtioner</w:t>
      </w:r>
      <w:proofErr w:type="spellEnd"/>
      <w:r w:rsidR="00D9520F">
        <w:t>, anläggningar och m</w:t>
      </w:r>
      <w:r w:rsidR="00E232B6">
        <w:t>arkytor (exkl. växtbelagda ytor)</w:t>
      </w:r>
      <w:r w:rsidR="00D9520F">
        <w:t xml:space="preserve">. </w:t>
      </w:r>
      <w:r>
        <w:t>För respektive del ska det finnas:</w:t>
      </w:r>
    </w:p>
    <w:p w14:paraId="3E95BAF9" w14:textId="647D4865" w:rsidR="00FC03C0" w:rsidRDefault="005D0CE1" w:rsidP="00D221BB">
      <w:pPr>
        <w:pStyle w:val="BESKbrdtext"/>
        <w:numPr>
          <w:ilvl w:val="0"/>
          <w:numId w:val="33"/>
        </w:numPr>
        <w:spacing w:line="276" w:lineRule="auto"/>
      </w:pPr>
      <w:r>
        <w:t>Tidplan</w:t>
      </w:r>
      <w:r w:rsidR="00C44F89">
        <w:t xml:space="preserve"> och </w:t>
      </w:r>
      <w:r w:rsidR="008E0AB2">
        <w:t>underhålls</w:t>
      </w:r>
      <w:r>
        <w:t>intervall för åtgärder</w:t>
      </w:r>
      <w:r w:rsidR="00AD6F05">
        <w:t>.</w:t>
      </w:r>
    </w:p>
    <w:p w14:paraId="6123C785" w14:textId="20478686" w:rsidR="00981BF5" w:rsidRDefault="00981BF5" w:rsidP="00D221BB">
      <w:pPr>
        <w:pStyle w:val="BESKbrdtext"/>
        <w:numPr>
          <w:ilvl w:val="0"/>
          <w:numId w:val="33"/>
        </w:numPr>
        <w:spacing w:line="276" w:lineRule="auto"/>
      </w:pPr>
      <w:r w:rsidRPr="00981BF5">
        <w:t>Kostnader för underhåll</w:t>
      </w:r>
      <w:r>
        <w:t>såtgärder</w:t>
      </w:r>
      <w:r w:rsidRPr="00981BF5">
        <w:t xml:space="preserve"> </w:t>
      </w:r>
      <w:r w:rsidR="00372C4F">
        <w:t>och grafisk översiktsbild.</w:t>
      </w:r>
    </w:p>
    <w:p w14:paraId="3E95BAFC" w14:textId="7E75D956" w:rsidR="00FC03C0" w:rsidRDefault="00C44F89" w:rsidP="00E02BB2">
      <w:pPr>
        <w:pStyle w:val="BESKbrdtext"/>
        <w:numPr>
          <w:ilvl w:val="0"/>
          <w:numId w:val="33"/>
        </w:numPr>
        <w:spacing w:line="276" w:lineRule="auto"/>
      </w:pPr>
      <w:r>
        <w:t xml:space="preserve">innehålla korta antikvariska och tekniska kommentarer för de bedömningar som har gjorts i planen för att öka förståelsen </w:t>
      </w:r>
      <w:r w:rsidR="008E0AB2">
        <w:t>kring</w:t>
      </w:r>
      <w:r>
        <w:t xml:space="preserve"> prioriteringar och val av material och metod. </w:t>
      </w:r>
      <w:r w:rsidR="005D0CE1">
        <w:t>T.ex. motiv till akut åtgärd, estetisk åtgärd eller att åtgärden kan göras i samband med annat arbete.</w:t>
      </w:r>
      <w:r w:rsidR="008E0AB2">
        <w:t xml:space="preserve"> T.ex. byte av uttjänt befintligt material.</w:t>
      </w:r>
    </w:p>
    <w:p w14:paraId="3E95BAFD" w14:textId="77777777" w:rsidR="00FC03C0" w:rsidRPr="00041193" w:rsidRDefault="00CC43DB" w:rsidP="00D221BB">
      <w:pPr>
        <w:pStyle w:val="BESKbrdtext"/>
        <w:spacing w:line="276" w:lineRule="auto"/>
      </w:pPr>
      <w:r w:rsidRPr="00041193">
        <w:t>Kan</w:t>
      </w:r>
      <w:r w:rsidR="005D0CE1" w:rsidRPr="00041193">
        <w:t xml:space="preserve"> ovanstående uppgifter, av någon anledning, inte klargöras</w:t>
      </w:r>
      <w:r w:rsidRPr="00041193">
        <w:t>,</w:t>
      </w:r>
      <w:r w:rsidR="005D0CE1" w:rsidRPr="00041193">
        <w:t xml:space="preserve"> ska en fördjupad utredning föreslås och tidsättas för aktuell del. Då ska även aktuell kompetens som krävs för utredningen anges.</w:t>
      </w:r>
    </w:p>
    <w:p w14:paraId="3E95BAFE" w14:textId="1A4A1A2F" w:rsidR="00FC03C0" w:rsidRDefault="005D0CE1" w:rsidP="00D221BB">
      <w:pPr>
        <w:pStyle w:val="BESKbrdtext"/>
        <w:spacing w:line="276" w:lineRule="auto"/>
      </w:pPr>
      <w:r>
        <w:t xml:space="preserve">En akut planerad åtgärd för skyddade objekt kan aldrig understiga tre år. Krävs snabbare åtgärder ska tillfälliga åtgärder föreslås i väntan </w:t>
      </w:r>
      <w:r w:rsidR="009946B5">
        <w:t xml:space="preserve">på </w:t>
      </w:r>
      <w:r>
        <w:t>länsstyrelsens tillstånd och</w:t>
      </w:r>
      <w:r w:rsidR="008E0AB2">
        <w:t xml:space="preserve"> stiftsstyrelsens</w:t>
      </w:r>
      <w:r>
        <w:t xml:space="preserve"> beslut om kyrkoantikvarisk ersättning.</w:t>
      </w:r>
    </w:p>
    <w:p w14:paraId="2C72D17D" w14:textId="77777777" w:rsidR="00567522" w:rsidRPr="00DC67E6" w:rsidRDefault="00567522" w:rsidP="00567522">
      <w:pPr>
        <w:pStyle w:val="BESKbrdtext"/>
        <w:spacing w:line="276" w:lineRule="auto"/>
      </w:pPr>
      <w:r w:rsidRPr="00DC67E6">
        <w:t>Kostnader för begravningsverksamhet (begravningsplats) respektive församlingsverksamhet (kyrkotomt) ska särskiljas.</w:t>
      </w:r>
    </w:p>
    <w:p w14:paraId="3E95BB04" w14:textId="09488976" w:rsidR="00FC03C0" w:rsidRDefault="00D221BB" w:rsidP="006A56E7">
      <w:pPr>
        <w:pStyle w:val="BESKrub5"/>
      </w:pPr>
      <w:r>
        <w:t>3.</w:t>
      </w:r>
      <w:r w:rsidR="00E30060">
        <w:t>2.</w:t>
      </w:r>
      <w:r>
        <w:t xml:space="preserve">3 </w:t>
      </w:r>
      <w:r>
        <w:tab/>
      </w:r>
      <w:r w:rsidR="005D0CE1" w:rsidRPr="009A3373">
        <w:rPr>
          <w:b w:val="0"/>
          <w:bCs/>
          <w:u w:val="single"/>
        </w:rPr>
        <w:t xml:space="preserve">Förslag till </w:t>
      </w:r>
      <w:r w:rsidR="008A4C1F">
        <w:rPr>
          <w:b w:val="0"/>
          <w:bCs/>
          <w:u w:val="single"/>
        </w:rPr>
        <w:t>myndighetsbesiktni</w:t>
      </w:r>
      <w:r w:rsidR="00730A13">
        <w:rPr>
          <w:b w:val="0"/>
          <w:bCs/>
          <w:u w:val="single"/>
        </w:rPr>
        <w:t>n</w:t>
      </w:r>
      <w:r w:rsidR="008A4C1F">
        <w:rPr>
          <w:b w:val="0"/>
          <w:bCs/>
          <w:u w:val="single"/>
        </w:rPr>
        <w:t>gar</w:t>
      </w:r>
      <w:r w:rsidR="005D0CE1" w:rsidRPr="009A3373">
        <w:rPr>
          <w:b w:val="0"/>
          <w:bCs/>
          <w:u w:val="single"/>
        </w:rPr>
        <w:t xml:space="preserve"> och </w:t>
      </w:r>
      <w:r w:rsidR="006E3E8B">
        <w:rPr>
          <w:b w:val="0"/>
          <w:bCs/>
          <w:u w:val="single"/>
        </w:rPr>
        <w:t>egen</w:t>
      </w:r>
      <w:r w:rsidR="005D0CE1" w:rsidRPr="009A3373">
        <w:rPr>
          <w:b w:val="0"/>
          <w:bCs/>
          <w:u w:val="single"/>
        </w:rPr>
        <w:t>kontroller</w:t>
      </w:r>
      <w:r w:rsidR="00BD4AB2">
        <w:rPr>
          <w:b w:val="0"/>
          <w:bCs/>
          <w:u w:val="single"/>
        </w:rPr>
        <w:t xml:space="preserve"> </w:t>
      </w:r>
      <w:r w:rsidR="00BD4AB2" w:rsidRPr="004248D6">
        <w:rPr>
          <w:b w:val="0"/>
          <w:bCs/>
          <w:highlight w:val="yellow"/>
          <w:u w:val="single"/>
        </w:rPr>
        <w:t>(tillval)</w:t>
      </w:r>
    </w:p>
    <w:p w14:paraId="3E95BB05" w14:textId="2E97029D" w:rsidR="00FC03C0" w:rsidRDefault="005D0CE1" w:rsidP="00D221BB">
      <w:pPr>
        <w:pStyle w:val="BESKbrdtext"/>
        <w:spacing w:line="276" w:lineRule="auto"/>
      </w:pPr>
      <w:r>
        <w:t xml:space="preserve">Uppdraget omfattar </w:t>
      </w:r>
      <w:proofErr w:type="spellStart"/>
      <w:r w:rsidR="003F553F">
        <w:t>byggandskomponenter</w:t>
      </w:r>
      <w:proofErr w:type="spellEnd"/>
      <w:r w:rsidR="00CA65EA">
        <w:t xml:space="preserve">, </w:t>
      </w:r>
      <w:r w:rsidR="00F567CD">
        <w:t>tekniska installationer</w:t>
      </w:r>
      <w:r w:rsidR="001D167A">
        <w:t>, anläggningar</w:t>
      </w:r>
      <w:r w:rsidR="00186654">
        <w:t xml:space="preserve"> och markytor (exkl. växtbelagda ytor)</w:t>
      </w:r>
      <w:r w:rsidR="003E4B24">
        <w:t xml:space="preserve">. </w:t>
      </w:r>
      <w:r>
        <w:t xml:space="preserve">För respektive </w:t>
      </w:r>
      <w:r w:rsidR="00013C2C">
        <w:t>förslag</w:t>
      </w:r>
      <w:r>
        <w:t xml:space="preserve"> ska det finnas:</w:t>
      </w:r>
    </w:p>
    <w:p w14:paraId="609B3E79" w14:textId="3277C231" w:rsidR="00671E37" w:rsidRDefault="00671E37" w:rsidP="00671E37">
      <w:pPr>
        <w:pStyle w:val="BESKbrdtext"/>
        <w:numPr>
          <w:ilvl w:val="0"/>
          <w:numId w:val="34"/>
        </w:numPr>
        <w:spacing w:line="276" w:lineRule="auto"/>
      </w:pPr>
      <w:r>
        <w:t>Hänvisning till aktuell lag eller bestämmelse</w:t>
      </w:r>
      <w:r w:rsidR="005D78E2">
        <w:t>.</w:t>
      </w:r>
    </w:p>
    <w:p w14:paraId="3E95BB06" w14:textId="2309EDFB" w:rsidR="00FC03C0" w:rsidRDefault="00CC43DB" w:rsidP="00D221BB">
      <w:pPr>
        <w:pStyle w:val="BESKbrdtext"/>
        <w:numPr>
          <w:ilvl w:val="0"/>
          <w:numId w:val="34"/>
        </w:numPr>
        <w:spacing w:line="276" w:lineRule="auto"/>
      </w:pPr>
      <w:r>
        <w:t>Tid</w:t>
      </w:r>
      <w:r w:rsidR="005D0CE1">
        <w:t>plan</w:t>
      </w:r>
      <w:r w:rsidR="008E0AB2">
        <w:t xml:space="preserve"> och </w:t>
      </w:r>
      <w:r w:rsidR="005D0CE1">
        <w:t>intervall för besiktningar och kontroller</w:t>
      </w:r>
      <w:r w:rsidR="005D78E2">
        <w:t>.</w:t>
      </w:r>
    </w:p>
    <w:p w14:paraId="3E95BB07" w14:textId="4EFB7D11" w:rsidR="00FC03C0" w:rsidRDefault="00D221BB" w:rsidP="00D221BB">
      <w:pPr>
        <w:pStyle w:val="BESKbrdtext"/>
        <w:numPr>
          <w:ilvl w:val="0"/>
          <w:numId w:val="34"/>
        </w:numPr>
        <w:spacing w:line="276" w:lineRule="auto"/>
      </w:pPr>
      <w:r>
        <w:t>Metod för genomförande</w:t>
      </w:r>
      <w:r w:rsidR="005D78E2">
        <w:t>.</w:t>
      </w:r>
    </w:p>
    <w:p w14:paraId="3E95BB09" w14:textId="20F9C893" w:rsidR="00FC03C0" w:rsidRDefault="005D0CE1" w:rsidP="00D221BB">
      <w:pPr>
        <w:pStyle w:val="BESKbrdtext"/>
        <w:numPr>
          <w:ilvl w:val="0"/>
          <w:numId w:val="34"/>
        </w:numPr>
        <w:spacing w:line="276" w:lineRule="auto"/>
      </w:pPr>
      <w:r>
        <w:t>Ansvarig yrkesroll som krävs för besiktningen</w:t>
      </w:r>
      <w:r w:rsidR="005D78E2">
        <w:t>.</w:t>
      </w:r>
    </w:p>
    <w:p w14:paraId="73BE1F0E" w14:textId="3882F992" w:rsidR="00D5659A" w:rsidRDefault="00D5659A" w:rsidP="00D5659A">
      <w:pPr>
        <w:pStyle w:val="BESKrub5"/>
      </w:pPr>
      <w:r>
        <w:t>3.</w:t>
      </w:r>
      <w:r w:rsidR="003E11C2">
        <w:t>2.4</w:t>
      </w:r>
      <w:r>
        <w:t xml:space="preserve"> </w:t>
      </w:r>
      <w:r>
        <w:tab/>
      </w:r>
      <w:r w:rsidRPr="00F124A2">
        <w:rPr>
          <w:b w:val="0"/>
          <w:bCs/>
          <w:u w:val="single"/>
        </w:rPr>
        <w:t>Trädvårdsplan</w:t>
      </w:r>
      <w:r w:rsidR="009E28AB">
        <w:rPr>
          <w:b w:val="0"/>
          <w:bCs/>
          <w:u w:val="single"/>
        </w:rPr>
        <w:t xml:space="preserve"> </w:t>
      </w:r>
      <w:r w:rsidR="00F55D15">
        <w:rPr>
          <w:b w:val="0"/>
          <w:bCs/>
          <w:u w:val="single"/>
        </w:rPr>
        <w:t>inkl. samtlig växtlighet</w:t>
      </w:r>
      <w:r w:rsidRPr="00F124A2">
        <w:rPr>
          <w:b w:val="0"/>
          <w:bCs/>
          <w:u w:val="single"/>
        </w:rPr>
        <w:t xml:space="preserve"> </w:t>
      </w:r>
      <w:r w:rsidRPr="004248D6">
        <w:rPr>
          <w:b w:val="0"/>
          <w:bCs/>
          <w:highlight w:val="yellow"/>
          <w:u w:val="single"/>
        </w:rPr>
        <w:t>(tillval)</w:t>
      </w:r>
    </w:p>
    <w:p w14:paraId="286CC360" w14:textId="7F6DE9B1" w:rsidR="00D5659A" w:rsidRPr="00DC67E6" w:rsidRDefault="009D3430" w:rsidP="00D5659A">
      <w:pPr>
        <w:pStyle w:val="BESKbrdtext"/>
      </w:pPr>
      <w:r w:rsidRPr="00DC67E6">
        <w:t>Uppdraget o</w:t>
      </w:r>
      <w:r w:rsidR="005E3305" w:rsidRPr="00DC67E6">
        <w:t xml:space="preserve">mfattar </w:t>
      </w:r>
      <w:r w:rsidR="006B7164" w:rsidRPr="00DC67E6">
        <w:t xml:space="preserve">all växtlighet på </w:t>
      </w:r>
      <w:r w:rsidR="005E3305" w:rsidRPr="00DC67E6">
        <w:t>begravningsplats och kyrkotomt</w:t>
      </w:r>
      <w:r w:rsidR="00FF1B98" w:rsidRPr="00DC67E6">
        <w:t xml:space="preserve"> </w:t>
      </w:r>
      <w:r w:rsidR="00037FC1" w:rsidRPr="00DC67E6">
        <w:t xml:space="preserve">för objekt </w:t>
      </w:r>
      <w:r w:rsidR="00FF1B98" w:rsidRPr="00DC67E6">
        <w:t>enli</w:t>
      </w:r>
      <w:r w:rsidR="0070798F" w:rsidRPr="00DC67E6">
        <w:t>g</w:t>
      </w:r>
      <w:r w:rsidR="00FF1B98" w:rsidRPr="00DC67E6">
        <w:t>t punkt 2</w:t>
      </w:r>
      <w:r w:rsidR="005E3305" w:rsidRPr="00DC67E6">
        <w:t xml:space="preserve">. </w:t>
      </w:r>
      <w:r w:rsidR="00037FC1" w:rsidRPr="00DC67E6">
        <w:t>Uppdraget avser:</w:t>
      </w:r>
    </w:p>
    <w:p w14:paraId="78642FEA" w14:textId="19A6793D" w:rsidR="00B95898" w:rsidRPr="00DC67E6" w:rsidRDefault="00B95898" w:rsidP="00C72FE7">
      <w:pPr>
        <w:pStyle w:val="BESKbrdtext"/>
        <w:numPr>
          <w:ilvl w:val="0"/>
          <w:numId w:val="39"/>
        </w:numPr>
        <w:spacing w:line="276" w:lineRule="auto"/>
      </w:pPr>
      <w:r w:rsidRPr="00DC67E6">
        <w:t>Statusinventering och åtgärdsförslag</w:t>
      </w:r>
      <w:r w:rsidR="00632AD8">
        <w:t>.</w:t>
      </w:r>
      <w:r w:rsidRPr="00DC67E6">
        <w:t xml:space="preserve"> </w:t>
      </w:r>
    </w:p>
    <w:p w14:paraId="55A5C3F8" w14:textId="4A43DDC1" w:rsidR="00C72FE7" w:rsidRPr="00DC67E6" w:rsidRDefault="00C72FE7" w:rsidP="00C72FE7">
      <w:pPr>
        <w:pStyle w:val="BESKbrdtext"/>
        <w:numPr>
          <w:ilvl w:val="0"/>
          <w:numId w:val="39"/>
        </w:numPr>
        <w:spacing w:line="276" w:lineRule="auto"/>
      </w:pPr>
      <w:r w:rsidRPr="00DC67E6">
        <w:t>Tidplan och underhållsintervall för åtgärder</w:t>
      </w:r>
      <w:r w:rsidR="00632AD8">
        <w:t>.</w:t>
      </w:r>
    </w:p>
    <w:p w14:paraId="07CDA16A" w14:textId="77777777" w:rsidR="00372C4F" w:rsidRDefault="00372C4F" w:rsidP="00372C4F">
      <w:pPr>
        <w:pStyle w:val="BESKbrdtext"/>
        <w:numPr>
          <w:ilvl w:val="0"/>
          <w:numId w:val="39"/>
        </w:numPr>
        <w:spacing w:line="276" w:lineRule="auto"/>
      </w:pPr>
      <w:r w:rsidRPr="00981BF5">
        <w:t>Kostnader för underhåll</w:t>
      </w:r>
      <w:r>
        <w:t>såtgärder</w:t>
      </w:r>
      <w:r w:rsidRPr="00981BF5">
        <w:t xml:space="preserve"> </w:t>
      </w:r>
      <w:r>
        <w:t>och grafisk översiktsbild.</w:t>
      </w:r>
    </w:p>
    <w:p w14:paraId="55723C0E" w14:textId="289F16E5" w:rsidR="004056B6" w:rsidRPr="00DC67E6" w:rsidRDefault="00EE5E0B" w:rsidP="00EE5E0B">
      <w:pPr>
        <w:pStyle w:val="BESKbrdtext"/>
        <w:numPr>
          <w:ilvl w:val="0"/>
          <w:numId w:val="39"/>
        </w:numPr>
      </w:pPr>
      <w:r w:rsidRPr="00DC67E6">
        <w:t>A</w:t>
      </w:r>
      <w:r w:rsidR="004056B6" w:rsidRPr="00DC67E6">
        <w:t xml:space="preserve">rt </w:t>
      </w:r>
      <w:r w:rsidRPr="00DC67E6">
        <w:t xml:space="preserve">ska anges </w:t>
      </w:r>
      <w:r w:rsidR="004056B6" w:rsidRPr="00DC67E6">
        <w:t>för växtlighet</w:t>
      </w:r>
      <w:r w:rsidR="00632AD8">
        <w:t>.</w:t>
      </w:r>
    </w:p>
    <w:p w14:paraId="0260C5FA" w14:textId="7A3E2A9A" w:rsidR="00EE5E0B" w:rsidRPr="00DC67E6" w:rsidRDefault="00EE5E0B" w:rsidP="00EE5E0B">
      <w:pPr>
        <w:pStyle w:val="BESKbrdtext"/>
        <w:numPr>
          <w:ilvl w:val="0"/>
          <w:numId w:val="31"/>
        </w:numPr>
        <w:spacing w:line="276" w:lineRule="auto"/>
      </w:pPr>
      <w:r w:rsidRPr="00DC67E6">
        <w:lastRenderedPageBreak/>
        <w:t>Antikvarisk kommentar för delar med betydande kulturhistoriska värden</w:t>
      </w:r>
      <w:r w:rsidR="00632AD8">
        <w:t>.</w:t>
      </w:r>
    </w:p>
    <w:p w14:paraId="7665C315" w14:textId="63B0150E" w:rsidR="001C3DC2" w:rsidRPr="00DC67E6" w:rsidRDefault="001C3DC2" w:rsidP="001C3DC2">
      <w:pPr>
        <w:pStyle w:val="BESKbrdtext"/>
        <w:spacing w:line="276" w:lineRule="auto"/>
      </w:pPr>
      <w:r w:rsidRPr="00DC67E6">
        <w:t>Kostnader för begravningsverksamhet</w:t>
      </w:r>
      <w:r w:rsidR="00D62E09" w:rsidRPr="00DC67E6">
        <w:t xml:space="preserve"> (begravningsplats)</w:t>
      </w:r>
      <w:r w:rsidRPr="00DC67E6">
        <w:t xml:space="preserve"> respektive församlingsverksamhet</w:t>
      </w:r>
      <w:r w:rsidR="00D62E09" w:rsidRPr="00DC67E6">
        <w:t xml:space="preserve"> (kyrkotomt)</w:t>
      </w:r>
      <w:r w:rsidRPr="00DC67E6">
        <w:t xml:space="preserve"> ska </w:t>
      </w:r>
      <w:r w:rsidR="00D62E09" w:rsidRPr="00DC67E6">
        <w:t>särskiljas.</w:t>
      </w:r>
    </w:p>
    <w:p w14:paraId="7EF1291F" w14:textId="32A533C2" w:rsidR="00E9157E" w:rsidRDefault="00E9157E" w:rsidP="00E9157E">
      <w:pPr>
        <w:pStyle w:val="BESKrub5"/>
      </w:pPr>
      <w:r>
        <w:t xml:space="preserve">3.2.4 </w:t>
      </w:r>
      <w:r>
        <w:tab/>
      </w:r>
      <w:r>
        <w:rPr>
          <w:b w:val="0"/>
          <w:bCs/>
          <w:u w:val="single"/>
        </w:rPr>
        <w:t>Kyrkliga inventarier</w:t>
      </w:r>
      <w:r w:rsidR="009D3430">
        <w:rPr>
          <w:b w:val="0"/>
          <w:bCs/>
          <w:u w:val="single"/>
        </w:rPr>
        <w:t xml:space="preserve"> med kulturhistoriskt värde </w:t>
      </w:r>
      <w:r w:rsidR="009D3430" w:rsidRPr="004248D6">
        <w:rPr>
          <w:b w:val="0"/>
          <w:bCs/>
          <w:highlight w:val="yellow"/>
          <w:u w:val="single"/>
        </w:rPr>
        <w:t>(tillval)</w:t>
      </w:r>
    </w:p>
    <w:p w14:paraId="50F82068" w14:textId="23611986" w:rsidR="00C72FE7" w:rsidRPr="00DC67E6" w:rsidRDefault="009D3430" w:rsidP="00D01C44">
      <w:pPr>
        <w:pStyle w:val="BESKbrdtext"/>
        <w:tabs>
          <w:tab w:val="clear" w:pos="2835"/>
          <w:tab w:val="left" w:pos="1418"/>
        </w:tabs>
        <w:spacing w:line="276" w:lineRule="auto"/>
      </w:pPr>
      <w:r>
        <w:t>Uppdraget omfattar</w:t>
      </w:r>
      <w:r w:rsidR="00D01C44">
        <w:t xml:space="preserve"> kyrkliga inventarier med kulturhistoriskt värde i enlighet med bifogad inventarieförteckning</w:t>
      </w:r>
      <w:r w:rsidR="002C58EC">
        <w:t xml:space="preserve"> för objekt enligt punkt 2.</w:t>
      </w:r>
      <w:r w:rsidR="002F3AA3">
        <w:t xml:space="preserve"> Endast </w:t>
      </w:r>
      <w:r w:rsidR="002F3AA3" w:rsidRPr="3A845052">
        <w:rPr>
          <w:u w:val="single"/>
        </w:rPr>
        <w:t>lösa</w:t>
      </w:r>
      <w:r w:rsidR="002F3AA3">
        <w:t xml:space="preserve"> föremål ingår i </w:t>
      </w:r>
      <w:r w:rsidR="00357443">
        <w:t>detta tillvals</w:t>
      </w:r>
      <w:r w:rsidR="002F3AA3">
        <w:t>uppdrag.</w:t>
      </w:r>
      <w:r w:rsidR="00695181">
        <w:t xml:space="preserve"> Uppdraget avser:</w:t>
      </w:r>
    </w:p>
    <w:p w14:paraId="0FE76781" w14:textId="6C3CDFF9" w:rsidR="002C58EC" w:rsidRPr="00DC67E6" w:rsidRDefault="002C58EC" w:rsidP="002C58EC">
      <w:pPr>
        <w:pStyle w:val="BESKbrdtext"/>
        <w:numPr>
          <w:ilvl w:val="0"/>
          <w:numId w:val="44"/>
        </w:numPr>
        <w:tabs>
          <w:tab w:val="clear" w:pos="2835"/>
          <w:tab w:val="left" w:pos="1418"/>
        </w:tabs>
        <w:spacing w:line="276" w:lineRule="auto"/>
      </w:pPr>
      <w:r w:rsidRPr="00DC67E6">
        <w:t>Statusinventering och åtgärdsförslag</w:t>
      </w:r>
      <w:r w:rsidR="005764A5" w:rsidRPr="00DC67E6">
        <w:t xml:space="preserve"> som utgår från respektive </w:t>
      </w:r>
      <w:proofErr w:type="spellStart"/>
      <w:r w:rsidR="005764A5" w:rsidRPr="00DC67E6">
        <w:t>materialgrupp</w:t>
      </w:r>
      <w:proofErr w:type="spellEnd"/>
    </w:p>
    <w:p w14:paraId="76695395" w14:textId="54B08496" w:rsidR="005764A5" w:rsidRPr="00DC67E6" w:rsidRDefault="005764A5" w:rsidP="002C58EC">
      <w:pPr>
        <w:pStyle w:val="BESKbrdtext"/>
        <w:numPr>
          <w:ilvl w:val="0"/>
          <w:numId w:val="44"/>
        </w:numPr>
        <w:tabs>
          <w:tab w:val="clear" w:pos="2835"/>
          <w:tab w:val="left" w:pos="1418"/>
        </w:tabs>
        <w:spacing w:line="276" w:lineRule="auto"/>
      </w:pPr>
      <w:r w:rsidRPr="00DC67E6">
        <w:t>Hänvisning till inventarienummer i inventarieförteckningen</w:t>
      </w:r>
    </w:p>
    <w:p w14:paraId="12CF9F60" w14:textId="5221E4D9" w:rsidR="0081602B" w:rsidRPr="00DC67E6" w:rsidRDefault="0081602B" w:rsidP="00E02BB2">
      <w:pPr>
        <w:pStyle w:val="BESKbrdtext"/>
        <w:numPr>
          <w:ilvl w:val="0"/>
          <w:numId w:val="44"/>
        </w:numPr>
        <w:tabs>
          <w:tab w:val="clear" w:pos="2835"/>
          <w:tab w:val="left" w:pos="1418"/>
        </w:tabs>
        <w:spacing w:line="276" w:lineRule="auto"/>
      </w:pPr>
      <w:r w:rsidRPr="00DC67E6">
        <w:t>Tidplan och underhållsintervall för åtgärder</w:t>
      </w:r>
      <w:r w:rsidR="00B3394E" w:rsidRPr="00DC67E6">
        <w:t xml:space="preserve"> utifrån respektive </w:t>
      </w:r>
      <w:proofErr w:type="spellStart"/>
      <w:r w:rsidR="00B3394E" w:rsidRPr="00DC67E6">
        <w:t>materialgrupp</w:t>
      </w:r>
      <w:proofErr w:type="spellEnd"/>
    </w:p>
    <w:p w14:paraId="201E462D" w14:textId="77777777" w:rsidR="00372C4F" w:rsidRDefault="00372C4F" w:rsidP="00372C4F">
      <w:pPr>
        <w:pStyle w:val="BESKbrdtext"/>
        <w:numPr>
          <w:ilvl w:val="0"/>
          <w:numId w:val="44"/>
        </w:numPr>
        <w:spacing w:line="276" w:lineRule="auto"/>
      </w:pPr>
      <w:r w:rsidRPr="00981BF5">
        <w:t>Kostnader för underhåll</w:t>
      </w:r>
      <w:r>
        <w:t>såtgärder</w:t>
      </w:r>
      <w:r w:rsidRPr="00981BF5">
        <w:t xml:space="preserve"> </w:t>
      </w:r>
      <w:r>
        <w:t>och grafisk översiktsbild.</w:t>
      </w:r>
    </w:p>
    <w:p w14:paraId="2856FB85" w14:textId="1B8D8BAF" w:rsidR="0081602B" w:rsidRPr="00DC67E6" w:rsidRDefault="0081602B" w:rsidP="0081602B">
      <w:pPr>
        <w:pStyle w:val="BESKbrdtext"/>
        <w:numPr>
          <w:ilvl w:val="0"/>
          <w:numId w:val="44"/>
        </w:numPr>
        <w:spacing w:line="276" w:lineRule="auto"/>
      </w:pPr>
      <w:r w:rsidRPr="00DC67E6">
        <w:t xml:space="preserve">Antikvariska kommentarer för </w:t>
      </w:r>
      <w:r w:rsidR="002F3AA3" w:rsidRPr="00DC67E6">
        <w:t>enskilda föremål eller föremålsgrupper</w:t>
      </w:r>
    </w:p>
    <w:p w14:paraId="5F2DFD71" w14:textId="77777777" w:rsidR="00EE5E0B" w:rsidRPr="00D5659A" w:rsidRDefault="00EE5E0B" w:rsidP="00D5659A">
      <w:pPr>
        <w:pStyle w:val="BESKbrdtext"/>
      </w:pPr>
    </w:p>
    <w:p w14:paraId="3E95BB0A" w14:textId="01D37A2C" w:rsidR="00FC03C0" w:rsidRDefault="00D221BB" w:rsidP="006A56E7">
      <w:pPr>
        <w:pStyle w:val="BESKrub5"/>
      </w:pPr>
      <w:r>
        <w:t>3.</w:t>
      </w:r>
      <w:r w:rsidR="00A80F8A">
        <w:t>3</w:t>
      </w:r>
      <w:r>
        <w:t xml:space="preserve"> </w:t>
      </w:r>
      <w:r>
        <w:tab/>
      </w:r>
      <w:r w:rsidR="005D0CE1">
        <w:t>Kulturhistoriskt hänsynstagande och kommentarer</w:t>
      </w:r>
      <w:r w:rsidR="00A80F8A">
        <w:t xml:space="preserve"> (både vårdprogram och u</w:t>
      </w:r>
      <w:r w:rsidR="006062BC">
        <w:t>nderhålls</w:t>
      </w:r>
      <w:r w:rsidR="00A80F8A">
        <w:t>plan)</w:t>
      </w:r>
    </w:p>
    <w:p w14:paraId="3E95BB0B" w14:textId="77777777" w:rsidR="00FC03C0" w:rsidRDefault="005D0CE1" w:rsidP="00D221BB">
      <w:pPr>
        <w:pStyle w:val="BESKbrdtext"/>
        <w:spacing w:line="276" w:lineRule="auto"/>
      </w:pPr>
      <w:r>
        <w:t xml:space="preserve">För </w:t>
      </w:r>
      <w:r w:rsidR="00EA74E5">
        <w:t>KML-</w:t>
      </w:r>
      <w:r>
        <w:t>skyddade objekt ska följande beaktas:</w:t>
      </w:r>
    </w:p>
    <w:p w14:paraId="3E95BB0C" w14:textId="77777777" w:rsidR="00FC03C0" w:rsidRDefault="00EA74E5" w:rsidP="00D221BB">
      <w:pPr>
        <w:pStyle w:val="BESKbrdtext"/>
        <w:numPr>
          <w:ilvl w:val="0"/>
          <w:numId w:val="36"/>
        </w:numPr>
        <w:spacing w:line="276" w:lineRule="auto"/>
      </w:pPr>
      <w:r>
        <w:t xml:space="preserve">Vid bedömning av åtgärder, </w:t>
      </w:r>
      <w:r w:rsidR="005D0CE1">
        <w:t>tidplan</w:t>
      </w:r>
      <w:r>
        <w:t xml:space="preserve"> och underhålls</w:t>
      </w:r>
      <w:r w:rsidR="005D0CE1">
        <w:t>intervall ska en övervägning göras när en skada kommer innebära att kulturhistoriska värden gå</w:t>
      </w:r>
      <w:r w:rsidR="00CC43DB">
        <w:t>r</w:t>
      </w:r>
      <w:r w:rsidR="005D0CE1">
        <w:t xml:space="preserve"> förlorade och när den uteblivna åtgärden blir fördyrande.</w:t>
      </w:r>
    </w:p>
    <w:p w14:paraId="3E95BB0D" w14:textId="58ACBD29" w:rsidR="0068045C" w:rsidRPr="003D54A6" w:rsidRDefault="005D0CE1" w:rsidP="00D221BB">
      <w:pPr>
        <w:pStyle w:val="BESKbrdtext"/>
        <w:numPr>
          <w:ilvl w:val="0"/>
          <w:numId w:val="36"/>
        </w:numPr>
        <w:spacing w:line="276" w:lineRule="auto"/>
      </w:pPr>
      <w:r w:rsidRPr="003D54A6">
        <w:t>B</w:t>
      </w:r>
      <w:r>
        <w:t xml:space="preserve">edömningarna ska utgå från 4 kap. KML, villkoren för kyrkoantikvarisk ersättning </w:t>
      </w:r>
    </w:p>
    <w:p w14:paraId="3E95BB0E" w14:textId="003CF546" w:rsidR="003D54A6" w:rsidRDefault="003313D2" w:rsidP="0068045C">
      <w:pPr>
        <w:pStyle w:val="BESKbrdtext"/>
        <w:numPr>
          <w:ilvl w:val="0"/>
          <w:numId w:val="36"/>
        </w:numPr>
        <w:spacing w:line="276" w:lineRule="auto"/>
      </w:pPr>
      <w:hyperlink r:id="rId18" w:history="1">
        <w:r w:rsidR="0068045C" w:rsidRPr="00F92DE7">
          <w:rPr>
            <w:rStyle w:val="Hyperlnk"/>
          </w:rPr>
          <w:t>Villkor</w:t>
        </w:r>
      </w:hyperlink>
      <w:r w:rsidR="0068045C" w:rsidRPr="003D54A6">
        <w:t xml:space="preserve"> för kyrkoantikvarisk ersättning</w:t>
      </w:r>
      <w:r w:rsidR="00F13E44">
        <w:t xml:space="preserve"> v</w:t>
      </w:r>
      <w:r w:rsidR="008B309B">
        <w:t>2</w:t>
      </w:r>
      <w:r w:rsidR="00F13E44">
        <w:t>.</w:t>
      </w:r>
      <w:r w:rsidR="008B309B">
        <w:t>0</w:t>
      </w:r>
      <w:r w:rsidR="0068045C" w:rsidRPr="003D54A6">
        <w:t xml:space="preserve">. </w:t>
      </w:r>
    </w:p>
    <w:p w14:paraId="345D840F" w14:textId="77777777" w:rsidR="00096CFE" w:rsidRDefault="00D221BB" w:rsidP="006A56E7">
      <w:pPr>
        <w:pStyle w:val="BESKrub5"/>
      </w:pPr>
      <w:r>
        <w:t>3.</w:t>
      </w:r>
      <w:r w:rsidR="007C2FD9">
        <w:t>4</w:t>
      </w:r>
      <w:r>
        <w:t xml:space="preserve"> </w:t>
      </w:r>
      <w:r>
        <w:tab/>
      </w:r>
      <w:r w:rsidR="005D0CE1">
        <w:t>Redovisningsinstruktioner</w:t>
      </w:r>
      <w:r w:rsidR="00343030">
        <w:t xml:space="preserve"> </w:t>
      </w:r>
    </w:p>
    <w:p w14:paraId="41C611AA" w14:textId="4B56D427" w:rsidR="00096CFE" w:rsidRDefault="00096CFE" w:rsidP="006A56E7">
      <w:pPr>
        <w:pStyle w:val="BESKrub5"/>
      </w:pPr>
      <w:r>
        <w:t>3.4.1</w:t>
      </w:r>
      <w:r>
        <w:tab/>
        <w:t>Vårdprogram</w:t>
      </w:r>
    </w:p>
    <w:p w14:paraId="2A9EFA2C" w14:textId="4F1A092D" w:rsidR="00F53893" w:rsidRPr="00DC67E6" w:rsidRDefault="00EA6A44" w:rsidP="00096CFE">
      <w:pPr>
        <w:pStyle w:val="BESKbrdtext"/>
        <w:numPr>
          <w:ilvl w:val="0"/>
          <w:numId w:val="37"/>
        </w:numPr>
        <w:spacing w:line="276" w:lineRule="auto"/>
      </w:pPr>
      <w:r w:rsidRPr="00DC67E6">
        <w:t>Vårdp</w:t>
      </w:r>
      <w:r w:rsidR="00F53893" w:rsidRPr="00DC67E6">
        <w:t xml:space="preserve">rogrammet ska </w:t>
      </w:r>
      <w:r w:rsidR="00FF1961" w:rsidRPr="00DC67E6">
        <w:t>utformas på ett pedagogiskt och tilltalande sätt</w:t>
      </w:r>
      <w:r w:rsidR="0062315A" w:rsidRPr="00DC67E6">
        <w:t xml:space="preserve"> så att kulturhistoriska värden lätt och snabbt kan förstås.</w:t>
      </w:r>
      <w:r w:rsidR="00F53893" w:rsidRPr="00DC67E6">
        <w:t xml:space="preserve"> </w:t>
      </w:r>
      <w:r w:rsidRPr="00DC67E6">
        <w:t>Texter ska vara korta och innehållsrika</w:t>
      </w:r>
      <w:r w:rsidR="006F694D" w:rsidRPr="00DC67E6">
        <w:t xml:space="preserve">, </w:t>
      </w:r>
      <w:r w:rsidR="00CA3A53" w:rsidRPr="00DC67E6">
        <w:t xml:space="preserve">illustrationer ska väljas </w:t>
      </w:r>
      <w:r w:rsidR="00E82AAD" w:rsidRPr="00DC67E6">
        <w:t>före längre texter.</w:t>
      </w:r>
    </w:p>
    <w:p w14:paraId="55C8DCA6" w14:textId="7A23C2DB" w:rsidR="00096CFE" w:rsidRPr="00DC67E6" w:rsidRDefault="00D3453C" w:rsidP="00096CFE">
      <w:pPr>
        <w:pStyle w:val="BESKbrdtext"/>
        <w:numPr>
          <w:ilvl w:val="0"/>
          <w:numId w:val="37"/>
        </w:numPr>
        <w:spacing w:line="276" w:lineRule="auto"/>
      </w:pPr>
      <w:r w:rsidRPr="00DC67E6">
        <w:t>Illustrationer (</w:t>
      </w:r>
      <w:r w:rsidR="00A57CF4">
        <w:t>f</w:t>
      </w:r>
      <w:r w:rsidR="00096CFE" w:rsidRPr="00DC67E6">
        <w:t>oton</w:t>
      </w:r>
      <w:r w:rsidRPr="00DC67E6">
        <w:t>, ritningar mm)</w:t>
      </w:r>
      <w:r w:rsidR="00096CFE" w:rsidRPr="00DC67E6">
        <w:t xml:space="preserve"> ska </w:t>
      </w:r>
      <w:r w:rsidRPr="00DC67E6">
        <w:t xml:space="preserve">alltid </w:t>
      </w:r>
      <w:r w:rsidR="00EF2000" w:rsidRPr="00DC67E6">
        <w:t xml:space="preserve">användas </w:t>
      </w:r>
      <w:r w:rsidR="00312445" w:rsidRPr="00DC67E6">
        <w:t xml:space="preserve">med tillhörande </w:t>
      </w:r>
      <w:r w:rsidR="00E82AAD" w:rsidRPr="00DC67E6">
        <w:t>bild</w:t>
      </w:r>
      <w:r w:rsidR="00312445" w:rsidRPr="00DC67E6">
        <w:t xml:space="preserve">text som kortfattat beskriver syftet med illustrationen. </w:t>
      </w:r>
      <w:r w:rsidR="00576D72" w:rsidRPr="00DC67E6">
        <w:t>Upphovsman</w:t>
      </w:r>
      <w:r w:rsidR="00312445" w:rsidRPr="00DC67E6">
        <w:t xml:space="preserve"> och </w:t>
      </w:r>
      <w:r w:rsidR="00576D72" w:rsidRPr="00DC67E6">
        <w:t>källor ska anges.</w:t>
      </w:r>
    </w:p>
    <w:p w14:paraId="2286B9E6" w14:textId="32DF7106" w:rsidR="00FC18AA" w:rsidRPr="00DC67E6" w:rsidRDefault="00FC18AA" w:rsidP="00096CFE">
      <w:pPr>
        <w:pStyle w:val="BESKbrdtext"/>
        <w:numPr>
          <w:ilvl w:val="0"/>
          <w:numId w:val="37"/>
        </w:numPr>
        <w:spacing w:line="276" w:lineRule="auto"/>
      </w:pPr>
      <w:r w:rsidRPr="00DC67E6">
        <w:lastRenderedPageBreak/>
        <w:t>Layout ska anpassas så att man både kan skriva ut programmet och läsa den digitalt på skärm.</w:t>
      </w:r>
    </w:p>
    <w:p w14:paraId="6292D675" w14:textId="53CB7526" w:rsidR="00096CFE" w:rsidRPr="00DC67E6" w:rsidRDefault="00096CFE" w:rsidP="00096CFE">
      <w:pPr>
        <w:pStyle w:val="BESKbrdtext"/>
        <w:numPr>
          <w:ilvl w:val="0"/>
          <w:numId w:val="37"/>
        </w:numPr>
        <w:spacing w:line="276" w:lineRule="auto"/>
      </w:pPr>
      <w:r w:rsidRPr="00DC67E6">
        <w:t xml:space="preserve">Ritningar och andra relevanta dokument ska förtecknas i </w:t>
      </w:r>
      <w:r w:rsidR="00481FB3" w:rsidRPr="00DC67E6">
        <w:t>vårdprogrammet</w:t>
      </w:r>
      <w:r w:rsidRPr="00DC67E6">
        <w:t xml:space="preserve">. </w:t>
      </w:r>
      <w:r w:rsidR="00D309DE" w:rsidRPr="00DC67E6">
        <w:t xml:space="preserve">Källor ska </w:t>
      </w:r>
      <w:r w:rsidR="00FD55D1" w:rsidRPr="00DC67E6">
        <w:t>förtecknas.</w:t>
      </w:r>
    </w:p>
    <w:p w14:paraId="23EDAD16" w14:textId="0440699F" w:rsidR="00C94325" w:rsidRDefault="00C94325" w:rsidP="00C94325">
      <w:pPr>
        <w:pStyle w:val="BESKbrdtext"/>
        <w:numPr>
          <w:ilvl w:val="0"/>
          <w:numId w:val="37"/>
        </w:numPr>
        <w:spacing w:line="276" w:lineRule="auto"/>
      </w:pPr>
      <w:r>
        <w:t xml:space="preserve">Ingen ny historik eller nulägesbeskrivning får göras eller redovisas i slutrapporten. Endast revidering av befintlig </w:t>
      </w:r>
      <w:r w:rsidR="00A05AA7">
        <w:t>”</w:t>
      </w:r>
      <w:r>
        <w:t>Karaktärisering</w:t>
      </w:r>
      <w:r w:rsidR="00A05AA7">
        <w:t>”</w:t>
      </w:r>
      <w:r>
        <w:t xml:space="preserve"> får göras och slutredovisas. Karaktärisering</w:t>
      </w:r>
      <w:r w:rsidR="003F4A13">
        <w:t>ar</w:t>
      </w:r>
      <w:r>
        <w:t xml:space="preserve"> för kyrka respektive </w:t>
      </w:r>
      <w:r w:rsidR="00FD55D1">
        <w:t>begravningsplats</w:t>
      </w:r>
      <w:r>
        <w:t xml:space="preserve"> finns på Stockholms stifts </w:t>
      </w:r>
      <w:r w:rsidR="00FD55D1">
        <w:t xml:space="preserve">externa </w:t>
      </w:r>
      <w:r>
        <w:t>hemsida.</w:t>
      </w:r>
    </w:p>
    <w:p w14:paraId="23953AEF" w14:textId="77777777" w:rsidR="00096CFE" w:rsidRPr="00096CFE" w:rsidRDefault="00096CFE" w:rsidP="00096CFE">
      <w:pPr>
        <w:pStyle w:val="BESKbrdtext"/>
      </w:pPr>
    </w:p>
    <w:p w14:paraId="3E95BB12" w14:textId="48F7A467" w:rsidR="00FC03C0" w:rsidRDefault="00096CFE" w:rsidP="006A56E7">
      <w:pPr>
        <w:pStyle w:val="BESKrub5"/>
      </w:pPr>
      <w:r>
        <w:t>3.4.2</w:t>
      </w:r>
      <w:r>
        <w:tab/>
        <w:t>U</w:t>
      </w:r>
      <w:r w:rsidR="00343030">
        <w:t>nderhållsplan</w:t>
      </w:r>
    </w:p>
    <w:p w14:paraId="3E95BB13" w14:textId="2DEF1BD1" w:rsidR="00FC03C0" w:rsidRDefault="005D0CE1" w:rsidP="00D221BB">
      <w:pPr>
        <w:pStyle w:val="BESKbrdtext"/>
        <w:numPr>
          <w:ilvl w:val="0"/>
          <w:numId w:val="37"/>
        </w:numPr>
        <w:spacing w:line="276" w:lineRule="auto"/>
      </w:pPr>
      <w:r w:rsidRPr="00765A2C">
        <w:t>Särskilda mallar enl. förfrågningsunderlaget ska användas av GK</w:t>
      </w:r>
      <w:r w:rsidR="00D221BB" w:rsidRPr="00765A2C">
        <w:t xml:space="preserve">. </w:t>
      </w:r>
      <w:r w:rsidR="00765A2C" w:rsidRPr="005B2936">
        <w:rPr>
          <w:highlight w:val="yellow"/>
        </w:rPr>
        <w:t>(Mall finns bifogad</w:t>
      </w:r>
      <w:r w:rsidR="006C234A">
        <w:rPr>
          <w:highlight w:val="yellow"/>
        </w:rPr>
        <w:t xml:space="preserve"> till</w:t>
      </w:r>
      <w:r w:rsidR="00765A2C" w:rsidRPr="005B2936">
        <w:rPr>
          <w:highlight w:val="yellow"/>
        </w:rPr>
        <w:t xml:space="preserve"> förfrågningsunderlaget</w:t>
      </w:r>
      <w:r w:rsidR="00AC33DD">
        <w:rPr>
          <w:highlight w:val="yellow"/>
        </w:rPr>
        <w:t>. Bilaga x</w:t>
      </w:r>
      <w:r w:rsidR="00765A2C" w:rsidRPr="005B2936">
        <w:rPr>
          <w:highlight w:val="yellow"/>
        </w:rPr>
        <w:t>)</w:t>
      </w:r>
      <w:r w:rsidRPr="005B2936">
        <w:t xml:space="preserve"> </w:t>
      </w:r>
    </w:p>
    <w:p w14:paraId="3E95BB14" w14:textId="09422C4A" w:rsidR="00FC03C0" w:rsidRDefault="005D0CE1" w:rsidP="00D221BB">
      <w:pPr>
        <w:pStyle w:val="BESKbrdtext"/>
        <w:numPr>
          <w:ilvl w:val="0"/>
          <w:numId w:val="37"/>
        </w:numPr>
        <w:spacing w:line="276" w:lineRule="auto"/>
      </w:pPr>
      <w:r>
        <w:t>Slutrapporten ska redovisas i en utskriven version och en digital version där hela uppdragets omfattning finns redovisat.</w:t>
      </w:r>
    </w:p>
    <w:p w14:paraId="3E95BB15" w14:textId="77777777" w:rsidR="00FC03C0" w:rsidRDefault="005D0CE1" w:rsidP="00D221BB">
      <w:pPr>
        <w:pStyle w:val="BESKbrdtext"/>
        <w:numPr>
          <w:ilvl w:val="0"/>
          <w:numId w:val="37"/>
        </w:numPr>
        <w:spacing w:line="276" w:lineRule="auto"/>
      </w:pPr>
      <w:r>
        <w:t>Slutrapporten ska inledas med en försättssida där följande ska framgå: Innehåll, Uppdrag, Beställare, GK, UK, Inventeringsperiod, Användaranvisning.</w:t>
      </w:r>
    </w:p>
    <w:p w14:paraId="3E95BB16" w14:textId="0E759B8B" w:rsidR="00FC03C0" w:rsidRDefault="005D0CE1" w:rsidP="00D221BB">
      <w:pPr>
        <w:pStyle w:val="BESKbrdtext"/>
        <w:numPr>
          <w:ilvl w:val="0"/>
          <w:numId w:val="37"/>
        </w:numPr>
        <w:spacing w:line="276" w:lineRule="auto"/>
      </w:pPr>
      <w:r>
        <w:t xml:space="preserve">I </w:t>
      </w:r>
      <w:r w:rsidR="00296439">
        <w:t xml:space="preserve">den utskrivna </w:t>
      </w:r>
      <w:r>
        <w:t>slutrapporten ska skyddade objekt enligt 4 kap. KML vara separerade från övriga icke skyddade objekt.</w:t>
      </w:r>
    </w:p>
    <w:sectPr w:rsidR="00FC03C0" w:rsidSect="00D933B1">
      <w:headerReference w:type="default" r:id="rId19"/>
      <w:pgSz w:w="11907" w:h="16840" w:code="9"/>
      <w:pgMar w:top="850" w:right="794" w:bottom="737" w:left="1134" w:header="737" w:footer="4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A3CB9" w14:textId="77777777" w:rsidR="003313D2" w:rsidRDefault="003313D2">
      <w:r>
        <w:separator/>
      </w:r>
    </w:p>
  </w:endnote>
  <w:endnote w:type="continuationSeparator" w:id="0">
    <w:p w14:paraId="7510818C" w14:textId="77777777" w:rsidR="003313D2" w:rsidRDefault="003313D2">
      <w:r>
        <w:continuationSeparator/>
      </w:r>
    </w:p>
  </w:endnote>
  <w:endnote w:type="continuationNotice" w:id="1">
    <w:p w14:paraId="599F5259" w14:textId="77777777" w:rsidR="003313D2" w:rsidRDefault="003313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4" w:type="dxa"/>
      <w:tblLayout w:type="fixed"/>
      <w:tblCellMar>
        <w:left w:w="71" w:type="dxa"/>
        <w:right w:w="71" w:type="dxa"/>
      </w:tblCellMar>
      <w:tblLook w:val="0000" w:firstRow="0" w:lastRow="0" w:firstColumn="0" w:lastColumn="0" w:noHBand="0" w:noVBand="0"/>
    </w:tblPr>
    <w:tblGrid>
      <w:gridCol w:w="7726"/>
      <w:gridCol w:w="2389"/>
      <w:gridCol w:w="9"/>
    </w:tblGrid>
    <w:tr w:rsidR="007E3DF1" w14:paraId="3E95BB24" w14:textId="77777777">
      <w:trPr>
        <w:gridAfter w:val="1"/>
        <w:wAfter w:w="9" w:type="dxa"/>
        <w:cantSplit/>
        <w:trHeight w:val="200"/>
      </w:trPr>
      <w:tc>
        <w:tcPr>
          <w:tcW w:w="10115" w:type="dxa"/>
          <w:gridSpan w:val="2"/>
        </w:tcPr>
        <w:p w14:paraId="3E95BB23" w14:textId="77777777" w:rsidR="007E3DF1" w:rsidRDefault="007E3DF1" w:rsidP="007067D8">
          <w:pPr>
            <w:pStyle w:val="BESKblankhuvud"/>
            <w:tabs>
              <w:tab w:val="left" w:pos="6480"/>
            </w:tabs>
          </w:pPr>
          <w:r w:rsidRPr="00A62A68">
            <w:rPr>
              <w:color w:val="FFFFFF" w:themeColor="background1"/>
            </w:rPr>
            <w:t>.</w:t>
          </w:r>
          <w:r w:rsidRPr="00A62A68">
            <w:rPr>
              <w:color w:val="FFFFFF" w:themeColor="background1"/>
            </w:rPr>
            <w:tab/>
          </w:r>
        </w:p>
      </w:tc>
    </w:tr>
    <w:tr w:rsidR="007E3DF1" w14:paraId="3E95BB27" w14:textId="77777777">
      <w:trPr>
        <w:cantSplit/>
        <w:trHeight w:hRule="exact" w:val="320"/>
      </w:trPr>
      <w:tc>
        <w:tcPr>
          <w:tcW w:w="7726" w:type="dxa"/>
        </w:tcPr>
        <w:p w14:paraId="3E95BB25" w14:textId="77777777" w:rsidR="007E3DF1" w:rsidRDefault="007E3DF1" w:rsidP="003C0F35">
          <w:pPr>
            <w:pStyle w:val="BESKblankhuvud"/>
          </w:pPr>
        </w:p>
      </w:tc>
      <w:tc>
        <w:tcPr>
          <w:tcW w:w="2398" w:type="dxa"/>
          <w:gridSpan w:val="2"/>
        </w:tcPr>
        <w:p w14:paraId="3E95BB26" w14:textId="77777777" w:rsidR="007E3DF1" w:rsidRPr="00AE1B83" w:rsidRDefault="007E3DF1" w:rsidP="00964EAC">
          <w:pPr>
            <w:pStyle w:val="BESKblankhuvud"/>
            <w:rPr>
              <w:sz w:val="16"/>
              <w:szCs w:val="16"/>
            </w:rPr>
          </w:pPr>
        </w:p>
      </w:tc>
    </w:tr>
  </w:tbl>
  <w:p w14:paraId="3E95BB28" w14:textId="77777777" w:rsidR="007E3DF1" w:rsidRDefault="007E3DF1">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FD6FB" w14:textId="77777777" w:rsidR="003313D2" w:rsidRDefault="003313D2">
      <w:r>
        <w:separator/>
      </w:r>
    </w:p>
  </w:footnote>
  <w:footnote w:type="continuationSeparator" w:id="0">
    <w:p w14:paraId="15EDBCAE" w14:textId="77777777" w:rsidR="003313D2" w:rsidRDefault="003313D2">
      <w:r>
        <w:continuationSeparator/>
      </w:r>
    </w:p>
  </w:footnote>
  <w:footnote w:type="continuationNotice" w:id="1">
    <w:p w14:paraId="3B0FA4D9" w14:textId="77777777" w:rsidR="003313D2" w:rsidRDefault="003313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5BB20" w14:textId="77777777" w:rsidR="007E3DF1" w:rsidRDefault="007E3DF1">
    <w:pPr>
      <w:pStyle w:val="Sidhuvud"/>
    </w:pPr>
    <w:r>
      <w:rPr>
        <w:noProof/>
        <w:sz w:val="12"/>
      </w:rPr>
      <mc:AlternateContent>
        <mc:Choice Requires="wpg">
          <w:drawing>
            <wp:anchor distT="0" distB="0" distL="114300" distR="114300" simplePos="0" relativeHeight="251658240" behindDoc="1" locked="0" layoutInCell="0" allowOverlap="1" wp14:anchorId="3E95BB5D" wp14:editId="3E95BB5E">
              <wp:simplePos x="0" y="0"/>
              <wp:positionH relativeFrom="margin">
                <wp:posOffset>-52705</wp:posOffset>
              </wp:positionH>
              <wp:positionV relativeFrom="page">
                <wp:posOffset>457835</wp:posOffset>
              </wp:positionV>
              <wp:extent cx="6429375" cy="9470390"/>
              <wp:effectExtent l="0" t="0" r="9525" b="0"/>
              <wp:wrapNone/>
              <wp:docPr id="14" name="Group 1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9375" cy="9470390"/>
                        <a:chOff x="1013" y="751"/>
                        <a:chExt cx="10125" cy="14914"/>
                      </a:xfrm>
                    </wpg:grpSpPr>
                    <wps:wsp>
                      <wps:cNvPr id="15" name="Line 1166"/>
                      <wps:cNvCnPr/>
                      <wps:spPr bwMode="auto">
                        <a:xfrm>
                          <a:off x="9304" y="757"/>
                          <a:ext cx="1" cy="253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1167"/>
                      <wps:cNvCnPr/>
                      <wps:spPr bwMode="auto">
                        <a:xfrm>
                          <a:off x="3938" y="1759"/>
                          <a:ext cx="7188"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1168"/>
                      <wps:cNvCnPr/>
                      <wps:spPr bwMode="auto">
                        <a:xfrm>
                          <a:off x="9318" y="1246"/>
                          <a:ext cx="1808"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Line 1169"/>
                      <wps:cNvCnPr/>
                      <wps:spPr bwMode="auto">
                        <a:xfrm flipV="1">
                          <a:off x="9298" y="2772"/>
                          <a:ext cx="1840" cy="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1170"/>
                      <wps:cNvCnPr/>
                      <wps:spPr bwMode="auto">
                        <a:xfrm>
                          <a:off x="3940" y="751"/>
                          <a:ext cx="1" cy="255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1171"/>
                      <wps:cNvCnPr/>
                      <wps:spPr bwMode="auto">
                        <a:xfrm>
                          <a:off x="1018" y="3287"/>
                          <a:ext cx="10111"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Rectangle 1172"/>
                      <wps:cNvSpPr>
                        <a:spLocks noChangeArrowheads="1"/>
                      </wps:cNvSpPr>
                      <wps:spPr bwMode="auto">
                        <a:xfrm>
                          <a:off x="1013" y="753"/>
                          <a:ext cx="10116" cy="14912"/>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 name="Line 1173"/>
                      <wps:cNvCnPr/>
                      <wps:spPr bwMode="auto">
                        <a:xfrm flipH="1">
                          <a:off x="1018" y="2777"/>
                          <a:ext cx="2911"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Line 1174"/>
                      <wps:cNvCnPr/>
                      <wps:spPr bwMode="auto">
                        <a:xfrm>
                          <a:off x="9318" y="2281"/>
                          <a:ext cx="1808"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Line 1175"/>
                      <wps:cNvCnPr/>
                      <wps:spPr bwMode="auto">
                        <a:xfrm>
                          <a:off x="10581" y="3297"/>
                          <a:ext cx="1" cy="22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Line 1176"/>
                      <wps:cNvCnPr/>
                      <wps:spPr bwMode="auto">
                        <a:xfrm>
                          <a:off x="2427" y="3297"/>
                          <a:ext cx="1" cy="22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098472AA" id="Group 1165" o:spid="_x0000_s1026" style="position:absolute;margin-left:-4.15pt;margin-top:36.05pt;width:506.25pt;height:745.7pt;z-index:-251658240;mso-position-horizontal-relative:margin;mso-position-vertical-relative:page" coordorigin="1013,751" coordsize="10125,1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" o:allowincell="f">
              <v:line id="Line 1166" o:spid="_x0000_s1027" style="position:absolute;visibility:visible;mso-wrap-style:square" from="9304,757" to="9305,3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">
                <v:stroke startarrowwidth="narrow" startarrowlength="short" endarrowwidth="narrow" endarrowlength="short"/>
              </v:line>
              <v:line id="Line 1167" o:spid="_x0000_s1028" style="position:absolute;visibility:visible;mso-wrap-style:square" from="3938,1759" to="11126,1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">
                <v:stroke startarrowwidth="narrow" startarrowlength="short" endarrowwidth="narrow" endarrowlength="short"/>
              </v:line>
              <v:line id="Line 1168" o:spid="_x0000_s1029" style="position:absolute;visibility:visible;mso-wrap-style:square" from="9318,1246" to="11126,1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">
                <v:stroke startarrowwidth="narrow" startarrowlength="short" endarrowwidth="narrow" endarrowlength="short"/>
              </v:line>
              <v:line id="Line 1169" o:spid="_x0000_s1030" style="position:absolute;flip:y;visibility:visible;mso-wrap-style:square" from="9298,2772" to="11138,2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">
                <v:stroke startarrowwidth="narrow" startarrowlength="short" endarrowwidth="narrow" endarrowlength="short"/>
              </v:line>
              <v:line id="Line 1170" o:spid="_x0000_s1031" style="position:absolute;visibility:visible;mso-wrap-style:square" from="3940,751" to="394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">
                <v:stroke startarrowwidth="narrow" startarrowlength="short" endarrowwidth="narrow" endarrowlength="short"/>
              </v:line>
              <v:line id="Line 1171" o:spid="_x0000_s1032" style="position:absolute;visibility:visible;mso-wrap-style:square" from="1018,3287" to="11129,3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">
                <v:stroke startarrowwidth="narrow" startarrowlength="short" endarrowwidth="narrow" endarrowlength="short"/>
              </v:line>
              <v:rect id="Rectangle 1172" o:spid="_x0000_s1033" style="position:absolute;left:1013;top:753;width:10116;height:14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" filled="f"/>
              <v:line id="Line 1173" o:spid="_x0000_s1034" style="position:absolute;flip:x;visibility:visible;mso-wrap-style:square" from="1018,2777" to="3929,2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">
                <v:stroke startarrowwidth="narrow" startarrowlength="short" endarrowwidth="narrow" endarrowlength="short"/>
              </v:line>
              <v:line id="Line 1174" o:spid="_x0000_s1035" style="position:absolute;visibility:visible;mso-wrap-style:square" from="9318,2281" to="11126,2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">
                <v:stroke startarrowwidth="narrow" startarrowlength="short" endarrowwidth="narrow" endarrowlength="short"/>
              </v:line>
              <v:line id="Line 1175" o:spid="_x0000_s1036" style="position:absolute;visibility:visible;mso-wrap-style:square" from="10581,3297" to="10582,3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">
                <v:stroke startarrowwidth="narrow" startarrowlength="short" endarrowwidth="narrow" endarrowlength="short"/>
              </v:line>
              <v:line id="Line 1176" o:spid="_x0000_s1037" style="position:absolute;visibility:visible;mso-wrap-style:square" from="2427,3297" to="2428,3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">
                <v:stroke startarrowwidth="narrow" startarrowlength="short" endarrowwidth="narrow" endarrowlength="short"/>
              </v:line>
              <w10:wrap anchorx="margin"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5BB21" w14:textId="77777777" w:rsidR="007E3DF1" w:rsidRDefault="007E3DF1">
    <w:pPr>
      <w:pStyle w:val="Sidhuvud"/>
    </w:pPr>
    <w:r>
      <w:rPr>
        <w:noProof/>
        <w:sz w:val="12"/>
      </w:rPr>
      <mc:AlternateContent>
        <mc:Choice Requires="wpg">
          <w:drawing>
            <wp:anchor distT="0" distB="0" distL="114300" distR="114300" simplePos="0" relativeHeight="251658241" behindDoc="1" locked="0" layoutInCell="0" allowOverlap="1" wp14:anchorId="3E95BB5F" wp14:editId="3E95BB60">
              <wp:simplePos x="0" y="0"/>
              <wp:positionH relativeFrom="margin">
                <wp:posOffset>-52705</wp:posOffset>
              </wp:positionH>
              <wp:positionV relativeFrom="page">
                <wp:posOffset>457835</wp:posOffset>
              </wp:positionV>
              <wp:extent cx="6429375" cy="9470390"/>
              <wp:effectExtent l="0" t="0" r="9525" b="0"/>
              <wp:wrapNone/>
              <wp:docPr id="2" name="Group 1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9375" cy="9470390"/>
                        <a:chOff x="1013" y="751"/>
                        <a:chExt cx="10125" cy="14914"/>
                      </a:xfrm>
                    </wpg:grpSpPr>
                    <wps:wsp>
                      <wps:cNvPr id="3" name="Line 1178"/>
                      <wps:cNvCnPr/>
                      <wps:spPr bwMode="auto">
                        <a:xfrm>
                          <a:off x="9304" y="757"/>
                          <a:ext cx="1" cy="253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Line 1179"/>
                      <wps:cNvCnPr/>
                      <wps:spPr bwMode="auto">
                        <a:xfrm>
                          <a:off x="3938" y="1759"/>
                          <a:ext cx="7188"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Line 1180"/>
                      <wps:cNvCnPr/>
                      <wps:spPr bwMode="auto">
                        <a:xfrm>
                          <a:off x="9318" y="1246"/>
                          <a:ext cx="1808"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81"/>
                      <wps:cNvCnPr/>
                      <wps:spPr bwMode="auto">
                        <a:xfrm flipV="1">
                          <a:off x="9298" y="2772"/>
                          <a:ext cx="1840" cy="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1182"/>
                      <wps:cNvCnPr/>
                      <wps:spPr bwMode="auto">
                        <a:xfrm>
                          <a:off x="3940" y="751"/>
                          <a:ext cx="1" cy="255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1183"/>
                      <wps:cNvCnPr/>
                      <wps:spPr bwMode="auto">
                        <a:xfrm>
                          <a:off x="1018" y="3287"/>
                          <a:ext cx="10111"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Rectangle 1184"/>
                      <wps:cNvSpPr>
                        <a:spLocks noChangeArrowheads="1"/>
                      </wps:cNvSpPr>
                      <wps:spPr bwMode="auto">
                        <a:xfrm>
                          <a:off x="1013" y="753"/>
                          <a:ext cx="10116" cy="14912"/>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 name="Line 1185"/>
                      <wps:cNvCnPr/>
                      <wps:spPr bwMode="auto">
                        <a:xfrm flipH="1">
                          <a:off x="1018" y="2777"/>
                          <a:ext cx="2911"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186"/>
                      <wps:cNvCnPr/>
                      <wps:spPr bwMode="auto">
                        <a:xfrm>
                          <a:off x="9318" y="2281"/>
                          <a:ext cx="1808"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1187"/>
                      <wps:cNvCnPr/>
                      <wps:spPr bwMode="auto">
                        <a:xfrm>
                          <a:off x="10581" y="3297"/>
                          <a:ext cx="1" cy="22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1188"/>
                      <wps:cNvCnPr/>
                      <wps:spPr bwMode="auto">
                        <a:xfrm>
                          <a:off x="2427" y="3297"/>
                          <a:ext cx="1" cy="22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5ECFCF77" id="Group 1177" o:spid="_x0000_s1026" style="position:absolute;margin-left:-4.15pt;margin-top:36.05pt;width:506.25pt;height:745.7pt;z-index:-251658239;mso-position-horizontal-relative:margin;mso-position-vertical-relative:page" coordorigin="1013,751" coordsize="10125,1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" o:allowincell="f">
              <v:line id="Line 1178" o:spid="_x0000_s1027" style="position:absolute;visibility:visible;mso-wrap-style:square" from="9304,757" to="9305,3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">
                <v:stroke startarrowwidth="narrow" startarrowlength="short" endarrowwidth="narrow" endarrowlength="short"/>
              </v:line>
              <v:line id="Line 1179" o:spid="_x0000_s1028" style="position:absolute;visibility:visible;mso-wrap-style:square" from="3938,1759" to="11126,1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">
                <v:stroke startarrowwidth="narrow" startarrowlength="short" endarrowwidth="narrow" endarrowlength="short"/>
              </v:line>
              <v:line id="Line 1180" o:spid="_x0000_s1029" style="position:absolute;visibility:visible;mso-wrap-style:square" from="9318,1246" to="11126,1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">
                <v:stroke startarrowwidth="narrow" startarrowlength="short" endarrowwidth="narrow" endarrowlength="short"/>
              </v:line>
              <v:line id="Line 1181" o:spid="_x0000_s1030" style="position:absolute;flip:y;visibility:visible;mso-wrap-style:square" from="9298,2772" to="11138,2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">
                <v:stroke startarrowwidth="narrow" startarrowlength="short" endarrowwidth="narrow" endarrowlength="short"/>
              </v:line>
              <v:line id="Line 1182" o:spid="_x0000_s1031" style="position:absolute;visibility:visible;mso-wrap-style:square" from="3940,751" to="394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">
                <v:stroke startarrowwidth="narrow" startarrowlength="short" endarrowwidth="narrow" endarrowlength="short"/>
              </v:line>
              <v:line id="Line 1183" o:spid="_x0000_s1032" style="position:absolute;visibility:visible;mso-wrap-style:square" from="1018,3287" to="11129,3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">
                <v:stroke startarrowwidth="narrow" startarrowlength="short" endarrowwidth="narrow" endarrowlength="short"/>
              </v:line>
              <v:rect id="Rectangle 1184" o:spid="_x0000_s1033" style="position:absolute;left:1013;top:753;width:10116;height:14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" filled="f"/>
              <v:line id="Line 1185" o:spid="_x0000_s1034" style="position:absolute;flip:x;visibility:visible;mso-wrap-style:square" from="1018,2777" to="3929,2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">
                <v:stroke startarrowwidth="narrow" startarrowlength="short" endarrowwidth="narrow" endarrowlength="short"/>
              </v:line>
              <v:line id="Line 1186" o:spid="_x0000_s1035" style="position:absolute;visibility:visible;mso-wrap-style:square" from="9318,2281" to="11126,2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">
                <v:stroke startarrowwidth="narrow" startarrowlength="short" endarrowwidth="narrow" endarrowlength="short"/>
              </v:line>
              <v:line id="Line 1187" o:spid="_x0000_s1036" style="position:absolute;visibility:visible;mso-wrap-style:square" from="10581,3297" to="10582,3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">
                <v:stroke startarrowwidth="narrow" startarrowlength="short" endarrowwidth="narrow" endarrowlength="short"/>
              </v:line>
              <v:line id="Line 1188" o:spid="_x0000_s1037" style="position:absolute;visibility:visible;mso-wrap-style:square" from="2427,3297" to="2428,3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">
                <v:stroke startarrowwidth="narrow" startarrowlength="short" endarrowwidth="narrow" endarrowlength="short"/>
              </v:line>
              <w10:wrap anchorx="margin"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5BB22" w14:textId="77777777" w:rsidR="007E3DF1" w:rsidRPr="005F4FC2" w:rsidRDefault="007E3DF1" w:rsidP="005F4FC2">
    <w:pPr>
      <w:pStyle w:val="Sidhuvu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18"/>
      <w:gridCol w:w="1491"/>
      <w:gridCol w:w="5387"/>
      <w:gridCol w:w="1131"/>
      <w:gridCol w:w="691"/>
      <w:gridCol w:w="7"/>
    </w:tblGrid>
    <w:tr w:rsidR="007E3DF1" w:rsidRPr="00E148D0" w14:paraId="3E95BB2D" w14:textId="77777777" w:rsidTr="000C2519">
      <w:trPr>
        <w:cantSplit/>
        <w:trHeight w:hRule="exact" w:val="170"/>
      </w:trPr>
      <w:tc>
        <w:tcPr>
          <w:tcW w:w="2909" w:type="dxa"/>
          <w:gridSpan w:val="2"/>
          <w:tcBorders>
            <w:top w:val="nil"/>
            <w:left w:val="nil"/>
            <w:bottom w:val="nil"/>
          </w:tcBorders>
        </w:tcPr>
        <w:p w14:paraId="3E95BB29" w14:textId="5D1EED46" w:rsidR="007E3DF1" w:rsidRPr="00E148D0" w:rsidRDefault="007E3DF1" w:rsidP="002A5A4F">
          <w:pPr>
            <w:pStyle w:val="BESKledtext"/>
          </w:pPr>
          <w:r>
            <w:rPr>
              <w:noProof/>
            </w:rPr>
            <mc:AlternateContent>
              <mc:Choice Requires="wps">
                <w:drawing>
                  <wp:anchor distT="0" distB="0" distL="114300" distR="114300" simplePos="0" relativeHeight="251658242" behindDoc="1" locked="0" layoutInCell="1" allowOverlap="0" wp14:anchorId="3E95BB61" wp14:editId="31B69678">
                    <wp:simplePos x="0" y="0"/>
                    <wp:positionH relativeFrom="column">
                      <wp:posOffset>-46990</wp:posOffset>
                    </wp:positionH>
                    <wp:positionV relativeFrom="page">
                      <wp:posOffset>0</wp:posOffset>
                    </wp:positionV>
                    <wp:extent cx="6429375" cy="9469120"/>
                    <wp:effectExtent l="0" t="0" r="9525" b="0"/>
                    <wp:wrapNone/>
                    <wp:docPr id="1" name="Rectangle 1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94691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2544A" id="Rectangle 1202" o:spid="_x0000_s1026" style="position:absolute;margin-left:-3.7pt;margin-top:0;width:506.25pt;height:745.6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" o:allowoverlap="f" filled="f">
                    <w10:wrap anchory="page"/>
                  </v:rect>
                </w:pict>
              </mc:Fallback>
            </mc:AlternateContent>
          </w:r>
        </w:p>
      </w:tc>
      <w:tc>
        <w:tcPr>
          <w:tcW w:w="5387" w:type="dxa"/>
          <w:tcBorders>
            <w:top w:val="nil"/>
            <w:bottom w:val="nil"/>
          </w:tcBorders>
        </w:tcPr>
        <w:p w14:paraId="3E95BB2A" w14:textId="77777777" w:rsidR="007E3DF1" w:rsidRDefault="007E3DF1" w:rsidP="002A5A4F">
          <w:pPr>
            <w:pStyle w:val="BESKledtext"/>
          </w:pPr>
          <w:r w:rsidRPr="00E148D0">
            <w:t xml:space="preserve">Dokument </w:t>
          </w:r>
        </w:p>
        <w:p w14:paraId="3E95BB2B" w14:textId="77777777" w:rsidR="007E3DF1" w:rsidRPr="00E148D0" w:rsidRDefault="007E3DF1" w:rsidP="002A5A4F">
          <w:pPr>
            <w:pStyle w:val="BESKledtext"/>
          </w:pPr>
        </w:p>
      </w:tc>
      <w:tc>
        <w:tcPr>
          <w:tcW w:w="1829" w:type="dxa"/>
          <w:gridSpan w:val="3"/>
          <w:tcBorders>
            <w:top w:val="nil"/>
            <w:bottom w:val="nil"/>
            <w:right w:val="nil"/>
          </w:tcBorders>
        </w:tcPr>
        <w:p w14:paraId="3E95BB2C" w14:textId="77777777" w:rsidR="007E3DF1" w:rsidRPr="00E148D0" w:rsidRDefault="007E3DF1" w:rsidP="002A5A4F">
          <w:pPr>
            <w:pStyle w:val="BESKledtext"/>
          </w:pPr>
          <w:proofErr w:type="spellStart"/>
          <w:r w:rsidRPr="00E148D0">
            <w:t>Sidnr</w:t>
          </w:r>
          <w:proofErr w:type="spellEnd"/>
        </w:p>
      </w:tc>
    </w:tr>
    <w:tr w:rsidR="007E3DF1" w:rsidRPr="00E148D0" w14:paraId="3E95BB32" w14:textId="77777777" w:rsidTr="00C66A90">
      <w:trPr>
        <w:cantSplit/>
        <w:trHeight w:val="198"/>
      </w:trPr>
      <w:tc>
        <w:tcPr>
          <w:tcW w:w="2909" w:type="dxa"/>
          <w:gridSpan w:val="2"/>
          <w:vMerge w:val="restart"/>
          <w:tcBorders>
            <w:top w:val="nil"/>
            <w:left w:val="nil"/>
          </w:tcBorders>
          <w:vAlign w:val="center"/>
        </w:tcPr>
        <w:p w14:paraId="3E95BB2E" w14:textId="06818421" w:rsidR="007E3DF1" w:rsidRPr="00C66A90" w:rsidRDefault="005A2EF8" w:rsidP="005F4FC2">
          <w:pPr>
            <w:pStyle w:val="BESKblankhuvud"/>
            <w:ind w:left="0" w:firstLine="0"/>
            <w:jc w:val="center"/>
          </w:pPr>
          <w:r>
            <w:rPr>
              <w:noProof/>
            </w:rPr>
            <w:drawing>
              <wp:anchor distT="0" distB="0" distL="114300" distR="114300" simplePos="0" relativeHeight="251658243" behindDoc="1" locked="0" layoutInCell="1" allowOverlap="1" wp14:anchorId="7A1B82D1" wp14:editId="2A118927">
                <wp:simplePos x="0" y="0"/>
                <wp:positionH relativeFrom="margin">
                  <wp:posOffset>18415</wp:posOffset>
                </wp:positionH>
                <wp:positionV relativeFrom="margin">
                  <wp:posOffset>-30480</wp:posOffset>
                </wp:positionV>
                <wp:extent cx="1746250" cy="393065"/>
                <wp:effectExtent l="0" t="0" r="6350" b="6985"/>
                <wp:wrapNone/>
                <wp:docPr id="28" name="Bild 1" descr="Sto_logo_UTVECK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_logo_UTVECKL3"/>
                        <pic:cNvPicPr>
                          <a:picLocks noChangeAspect="1" noChangeArrowheads="1"/>
                        </pic:cNvPicPr>
                      </pic:nvPicPr>
                      <pic:blipFill>
                        <a:blip r:embed="rId1" cstate="print">
                          <a:extLst>
                            <a:ext uri="{28A0092B-C50C-407E-A947-70E740481C1C}">
                              <a14:useLocalDpi xmlns:a14="http://schemas.microsoft.com/office/drawing/2010/main" val="0"/>
                            </a:ext>
                          </a:extLst>
                        </a:blip>
                        <a:srcRect b="40715"/>
                        <a:stretch>
                          <a:fillRect/>
                        </a:stretch>
                      </pic:blipFill>
                      <pic:spPr bwMode="auto">
                        <a:xfrm>
                          <a:off x="0" y="0"/>
                          <a:ext cx="1746250" cy="3930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87" w:type="dxa"/>
          <w:vMerge w:val="restart"/>
          <w:tcBorders>
            <w:top w:val="nil"/>
          </w:tcBorders>
        </w:tcPr>
        <w:p w14:paraId="3E95BB2F" w14:textId="77777777" w:rsidR="007E3DF1" w:rsidRDefault="007E3DF1" w:rsidP="00194233">
          <w:pPr>
            <w:pStyle w:val="BESKblankhuvudFET"/>
            <w:rPr>
              <w:b w:val="0"/>
              <w:lang w:val="en-US"/>
            </w:rPr>
          </w:pPr>
          <w:r w:rsidRPr="00E66966">
            <w:rPr>
              <w:b w:val="0"/>
            </w:rPr>
            <w:t xml:space="preserve">BESKRIVNING </w:t>
          </w:r>
        </w:p>
        <w:p w14:paraId="3E95BB30" w14:textId="77777777" w:rsidR="007E3DF1" w:rsidRPr="00781B33" w:rsidRDefault="007E3DF1" w:rsidP="00781B33">
          <w:pPr>
            <w:tabs>
              <w:tab w:val="clear" w:pos="9979"/>
              <w:tab w:val="left" w:pos="1410"/>
            </w:tabs>
            <w:rPr>
              <w:sz w:val="18"/>
              <w:szCs w:val="18"/>
              <w:lang w:val="en-US"/>
            </w:rPr>
          </w:pPr>
          <w:r w:rsidRPr="00781B33">
            <w:rPr>
              <w:sz w:val="18"/>
              <w:szCs w:val="18"/>
              <w:lang w:val="en-US"/>
            </w:rPr>
            <w:t>Handling</w:t>
          </w:r>
          <w:r>
            <w:rPr>
              <w:sz w:val="18"/>
              <w:szCs w:val="18"/>
              <w:lang w:val="en-US"/>
            </w:rPr>
            <w:t xml:space="preserve"> 4</w:t>
          </w:r>
          <w:r w:rsidRPr="00781B33">
            <w:rPr>
              <w:sz w:val="18"/>
              <w:szCs w:val="18"/>
              <w:lang w:val="en-US"/>
            </w:rPr>
            <w:t xml:space="preserve"> </w:t>
          </w:r>
          <w:r w:rsidRPr="00781B33">
            <w:rPr>
              <w:sz w:val="18"/>
              <w:szCs w:val="18"/>
              <w:lang w:val="en-US"/>
            </w:rPr>
            <w:tab/>
          </w:r>
        </w:p>
      </w:tc>
      <w:tc>
        <w:tcPr>
          <w:tcW w:w="1829" w:type="dxa"/>
          <w:gridSpan w:val="3"/>
          <w:tcBorders>
            <w:top w:val="nil"/>
            <w:bottom w:val="single" w:sz="4" w:space="0" w:color="auto"/>
            <w:right w:val="nil"/>
          </w:tcBorders>
        </w:tcPr>
        <w:p w14:paraId="3E95BB31" w14:textId="77777777" w:rsidR="007E3DF1" w:rsidRPr="00E148D0" w:rsidRDefault="007E3DF1" w:rsidP="00AE20D6">
          <w:pPr>
            <w:pStyle w:val="BESKblankhuvud"/>
            <w:ind w:left="0" w:firstLine="0"/>
          </w:pPr>
          <w:r w:rsidRPr="0010574E">
            <w:rPr>
              <w:rStyle w:val="Sidnummer"/>
            </w:rPr>
            <w:fldChar w:fldCharType="begin"/>
          </w:r>
          <w:r w:rsidRPr="0010574E">
            <w:rPr>
              <w:rStyle w:val="Sidnummer"/>
            </w:rPr>
            <w:instrText xml:space="preserve"> PAGE </w:instrText>
          </w:r>
          <w:r w:rsidRPr="0010574E">
            <w:rPr>
              <w:rStyle w:val="Sidnummer"/>
            </w:rPr>
            <w:fldChar w:fldCharType="separate"/>
          </w:r>
          <w:r w:rsidR="00296439">
            <w:rPr>
              <w:rStyle w:val="Sidnummer"/>
              <w:noProof/>
            </w:rPr>
            <w:t>4</w:t>
          </w:r>
          <w:r w:rsidRPr="0010574E">
            <w:rPr>
              <w:rStyle w:val="Sidnummer"/>
            </w:rPr>
            <w:fldChar w:fldCharType="end"/>
          </w:r>
          <w:r w:rsidRPr="00E148D0">
            <w:rPr>
              <w:rStyle w:val="Sidnummer"/>
            </w:rPr>
            <w:t>(</w:t>
          </w:r>
          <w:r w:rsidRPr="00E148D0">
            <w:rPr>
              <w:rStyle w:val="Sidnummer"/>
            </w:rPr>
            <w:fldChar w:fldCharType="begin"/>
          </w:r>
          <w:r w:rsidRPr="00E148D0">
            <w:rPr>
              <w:rStyle w:val="Sidnummer"/>
            </w:rPr>
            <w:instrText xml:space="preserve"> NUMPAGES </w:instrText>
          </w:r>
          <w:r w:rsidRPr="00E148D0">
            <w:rPr>
              <w:rStyle w:val="Sidnummer"/>
            </w:rPr>
            <w:fldChar w:fldCharType="separate"/>
          </w:r>
          <w:r w:rsidR="00296439">
            <w:rPr>
              <w:rStyle w:val="Sidnummer"/>
              <w:noProof/>
            </w:rPr>
            <w:t>6</w:t>
          </w:r>
          <w:r w:rsidRPr="00E148D0">
            <w:rPr>
              <w:rStyle w:val="Sidnummer"/>
            </w:rPr>
            <w:fldChar w:fldCharType="end"/>
          </w:r>
          <w:r w:rsidRPr="00E148D0">
            <w:rPr>
              <w:rStyle w:val="Sidnummer"/>
            </w:rPr>
            <w:t>)</w:t>
          </w:r>
        </w:p>
      </w:tc>
    </w:tr>
    <w:tr w:rsidR="007E3DF1" w:rsidRPr="00E148D0" w14:paraId="3E95BB36" w14:textId="77777777" w:rsidTr="000C2519">
      <w:trPr>
        <w:cantSplit/>
        <w:trHeight w:hRule="exact" w:val="170"/>
      </w:trPr>
      <w:tc>
        <w:tcPr>
          <w:tcW w:w="2909" w:type="dxa"/>
          <w:gridSpan w:val="2"/>
          <w:vMerge/>
          <w:tcBorders>
            <w:left w:val="nil"/>
          </w:tcBorders>
        </w:tcPr>
        <w:p w14:paraId="3E95BB33" w14:textId="77777777" w:rsidR="007E3DF1" w:rsidRPr="00E148D0" w:rsidRDefault="007E3DF1" w:rsidP="00E148D0">
          <w:pPr>
            <w:pStyle w:val="BESKblankhuvud"/>
          </w:pPr>
        </w:p>
      </w:tc>
      <w:tc>
        <w:tcPr>
          <w:tcW w:w="5387" w:type="dxa"/>
          <w:vMerge/>
        </w:tcPr>
        <w:p w14:paraId="3E95BB34" w14:textId="77777777" w:rsidR="007E3DF1" w:rsidRPr="00E148D0" w:rsidRDefault="007E3DF1" w:rsidP="00E148D0">
          <w:pPr>
            <w:pStyle w:val="BESKblankhuvud"/>
          </w:pPr>
        </w:p>
      </w:tc>
      <w:tc>
        <w:tcPr>
          <w:tcW w:w="1829" w:type="dxa"/>
          <w:gridSpan w:val="3"/>
          <w:tcBorders>
            <w:bottom w:val="nil"/>
            <w:right w:val="nil"/>
          </w:tcBorders>
        </w:tcPr>
        <w:p w14:paraId="3E95BB35" w14:textId="77777777" w:rsidR="007E3DF1" w:rsidRPr="00E148D0" w:rsidRDefault="007E3DF1" w:rsidP="002A5A4F">
          <w:pPr>
            <w:pStyle w:val="BESKledtext"/>
          </w:pPr>
          <w:r w:rsidRPr="00E148D0">
            <w:t>Handläggare</w:t>
          </w:r>
        </w:p>
      </w:tc>
    </w:tr>
    <w:tr w:rsidR="007E3DF1" w:rsidRPr="00E148D0" w14:paraId="3E95BB3A" w14:textId="77777777" w:rsidTr="00694634">
      <w:trPr>
        <w:cantSplit/>
        <w:trHeight w:val="198"/>
      </w:trPr>
      <w:tc>
        <w:tcPr>
          <w:tcW w:w="2909" w:type="dxa"/>
          <w:gridSpan w:val="2"/>
          <w:vMerge/>
          <w:tcBorders>
            <w:left w:val="nil"/>
          </w:tcBorders>
        </w:tcPr>
        <w:p w14:paraId="3E95BB37" w14:textId="77777777" w:rsidR="007E3DF1" w:rsidRPr="00E148D0" w:rsidRDefault="007E3DF1" w:rsidP="00E148D0">
          <w:pPr>
            <w:pStyle w:val="BESKblankhuvud"/>
          </w:pPr>
        </w:p>
      </w:tc>
      <w:tc>
        <w:tcPr>
          <w:tcW w:w="5387" w:type="dxa"/>
          <w:vMerge/>
          <w:tcBorders>
            <w:bottom w:val="single" w:sz="4" w:space="0" w:color="auto"/>
          </w:tcBorders>
        </w:tcPr>
        <w:p w14:paraId="3E95BB38" w14:textId="77777777" w:rsidR="007E3DF1" w:rsidRPr="00E148D0" w:rsidRDefault="007E3DF1" w:rsidP="00E148D0">
          <w:pPr>
            <w:pStyle w:val="BESKblankhuvud"/>
          </w:pPr>
        </w:p>
      </w:tc>
      <w:tc>
        <w:tcPr>
          <w:tcW w:w="1829" w:type="dxa"/>
          <w:gridSpan w:val="3"/>
          <w:tcBorders>
            <w:top w:val="nil"/>
            <w:bottom w:val="single" w:sz="4" w:space="0" w:color="auto"/>
            <w:right w:val="nil"/>
          </w:tcBorders>
        </w:tcPr>
        <w:p w14:paraId="3E95BB39" w14:textId="77777777" w:rsidR="007E3DF1" w:rsidRPr="00E148D0" w:rsidRDefault="007E3DF1" w:rsidP="000600EF">
          <w:pPr>
            <w:pStyle w:val="BESKblankhuvud"/>
          </w:pPr>
        </w:p>
      </w:tc>
    </w:tr>
    <w:tr w:rsidR="007E3DF1" w:rsidRPr="00E148D0" w14:paraId="3E95BB3E" w14:textId="77777777" w:rsidTr="000C2519">
      <w:trPr>
        <w:cantSplit/>
        <w:trHeight w:hRule="exact" w:val="170"/>
      </w:trPr>
      <w:tc>
        <w:tcPr>
          <w:tcW w:w="2909" w:type="dxa"/>
          <w:gridSpan w:val="2"/>
          <w:vMerge/>
          <w:tcBorders>
            <w:left w:val="nil"/>
          </w:tcBorders>
        </w:tcPr>
        <w:p w14:paraId="3E95BB3B" w14:textId="77777777" w:rsidR="007E3DF1" w:rsidRPr="00E148D0" w:rsidRDefault="007E3DF1" w:rsidP="00E148D0">
          <w:pPr>
            <w:pStyle w:val="BESKblankhuvud"/>
          </w:pPr>
        </w:p>
      </w:tc>
      <w:tc>
        <w:tcPr>
          <w:tcW w:w="5387" w:type="dxa"/>
          <w:tcBorders>
            <w:bottom w:val="nil"/>
          </w:tcBorders>
        </w:tcPr>
        <w:p w14:paraId="3E95BB3C" w14:textId="77777777" w:rsidR="007E3DF1" w:rsidRPr="00E148D0" w:rsidRDefault="007E3DF1" w:rsidP="00895DF5">
          <w:pPr>
            <w:pStyle w:val="BESKledtext"/>
            <w:ind w:left="0" w:firstLine="0"/>
          </w:pPr>
          <w:r w:rsidRPr="00E148D0">
            <w:t>Projektnamn</w:t>
          </w:r>
        </w:p>
      </w:tc>
      <w:tc>
        <w:tcPr>
          <w:tcW w:w="1829" w:type="dxa"/>
          <w:gridSpan w:val="3"/>
          <w:tcBorders>
            <w:bottom w:val="nil"/>
            <w:right w:val="nil"/>
          </w:tcBorders>
        </w:tcPr>
        <w:p w14:paraId="3E95BB3D" w14:textId="77777777" w:rsidR="007E3DF1" w:rsidRPr="00E148D0" w:rsidRDefault="007E3DF1" w:rsidP="002A5A4F">
          <w:pPr>
            <w:pStyle w:val="BESKledtext"/>
          </w:pPr>
          <w:proofErr w:type="spellStart"/>
          <w:r w:rsidRPr="00E148D0">
            <w:t>Projektnr</w:t>
          </w:r>
          <w:proofErr w:type="spellEnd"/>
        </w:p>
      </w:tc>
    </w:tr>
    <w:tr w:rsidR="007E3DF1" w:rsidRPr="00E148D0" w14:paraId="3E95BB45" w14:textId="77777777" w:rsidTr="00694634">
      <w:trPr>
        <w:cantSplit/>
        <w:trHeight w:val="198"/>
      </w:trPr>
      <w:tc>
        <w:tcPr>
          <w:tcW w:w="2909" w:type="dxa"/>
          <w:gridSpan w:val="2"/>
          <w:vMerge/>
          <w:tcBorders>
            <w:left w:val="nil"/>
          </w:tcBorders>
        </w:tcPr>
        <w:p w14:paraId="3E95BB3F" w14:textId="77777777" w:rsidR="007E3DF1" w:rsidRPr="00E148D0" w:rsidRDefault="007E3DF1" w:rsidP="00E148D0">
          <w:pPr>
            <w:pStyle w:val="BESKblankhuvud"/>
          </w:pPr>
        </w:p>
      </w:tc>
      <w:tc>
        <w:tcPr>
          <w:tcW w:w="5387" w:type="dxa"/>
          <w:vMerge w:val="restart"/>
          <w:tcBorders>
            <w:top w:val="nil"/>
          </w:tcBorders>
        </w:tcPr>
        <w:p w14:paraId="3E95BB40" w14:textId="77777777" w:rsidR="007E3DF1" w:rsidRDefault="007E3DF1" w:rsidP="00E66966">
          <w:pPr>
            <w:pStyle w:val="BESKblankhuvud"/>
          </w:pPr>
          <w:r>
            <w:rPr>
              <w:highlight w:val="yellow"/>
            </w:rPr>
            <w:t>XX FÖRSAMLING</w:t>
          </w:r>
          <w:r>
            <w:t xml:space="preserve"> </w:t>
          </w:r>
        </w:p>
        <w:p w14:paraId="3E95BB41" w14:textId="77777777" w:rsidR="007E3DF1" w:rsidRDefault="007E3DF1" w:rsidP="00E66966">
          <w:pPr>
            <w:pStyle w:val="BESKblankhuvud"/>
          </w:pPr>
          <w:r>
            <w:t xml:space="preserve">STOCKHOLMS STIFT </w:t>
          </w:r>
        </w:p>
        <w:p w14:paraId="3E95BB42" w14:textId="77777777" w:rsidR="007E3DF1" w:rsidRDefault="007E3DF1" w:rsidP="00E66966">
          <w:pPr>
            <w:pStyle w:val="BESKblankhuvud"/>
          </w:pPr>
        </w:p>
        <w:p w14:paraId="3E95BB43" w14:textId="77777777" w:rsidR="007E3DF1" w:rsidRPr="00C95AE9" w:rsidRDefault="007E3DF1" w:rsidP="00E66966">
          <w:pPr>
            <w:pStyle w:val="BESKblankhuvud"/>
          </w:pPr>
          <w:r>
            <w:t>UNDERHÅLLS- OCH SKÖTSELPLAN</w:t>
          </w:r>
        </w:p>
      </w:tc>
      <w:tc>
        <w:tcPr>
          <w:tcW w:w="1829" w:type="dxa"/>
          <w:gridSpan w:val="3"/>
          <w:tcBorders>
            <w:top w:val="nil"/>
            <w:bottom w:val="single" w:sz="4" w:space="0" w:color="auto"/>
            <w:right w:val="nil"/>
          </w:tcBorders>
        </w:tcPr>
        <w:p w14:paraId="3E95BB44" w14:textId="77777777" w:rsidR="007E3DF1" w:rsidRPr="00E13563" w:rsidRDefault="007E3DF1" w:rsidP="000600EF">
          <w:pPr>
            <w:pStyle w:val="BESKblankhuvud"/>
          </w:pPr>
        </w:p>
      </w:tc>
    </w:tr>
    <w:tr w:rsidR="007E3DF1" w:rsidRPr="00E148D0" w14:paraId="3E95BB49" w14:textId="77777777" w:rsidTr="000C2519">
      <w:trPr>
        <w:cantSplit/>
        <w:trHeight w:hRule="exact" w:val="170"/>
      </w:trPr>
      <w:tc>
        <w:tcPr>
          <w:tcW w:w="2909" w:type="dxa"/>
          <w:gridSpan w:val="2"/>
          <w:vMerge/>
          <w:tcBorders>
            <w:left w:val="nil"/>
          </w:tcBorders>
        </w:tcPr>
        <w:p w14:paraId="3E95BB46" w14:textId="77777777" w:rsidR="007E3DF1" w:rsidRPr="00E148D0" w:rsidRDefault="007E3DF1" w:rsidP="00E148D0">
          <w:pPr>
            <w:pStyle w:val="BESKblankhuvud"/>
          </w:pPr>
        </w:p>
      </w:tc>
      <w:tc>
        <w:tcPr>
          <w:tcW w:w="5387" w:type="dxa"/>
          <w:vMerge/>
        </w:tcPr>
        <w:p w14:paraId="3E95BB47" w14:textId="77777777" w:rsidR="007E3DF1" w:rsidRPr="00E148D0" w:rsidRDefault="007E3DF1" w:rsidP="00E148D0">
          <w:pPr>
            <w:pStyle w:val="BESKblankhuvud"/>
          </w:pPr>
        </w:p>
      </w:tc>
      <w:tc>
        <w:tcPr>
          <w:tcW w:w="1829" w:type="dxa"/>
          <w:gridSpan w:val="3"/>
          <w:tcBorders>
            <w:bottom w:val="nil"/>
            <w:right w:val="nil"/>
          </w:tcBorders>
        </w:tcPr>
        <w:p w14:paraId="3E95BB48" w14:textId="77777777" w:rsidR="007E3DF1" w:rsidRPr="00E148D0" w:rsidRDefault="007E3DF1" w:rsidP="002A5A4F">
          <w:pPr>
            <w:pStyle w:val="BESKledtext"/>
          </w:pPr>
          <w:r w:rsidRPr="00E148D0">
            <w:t>Datum</w:t>
          </w:r>
        </w:p>
      </w:tc>
    </w:tr>
    <w:tr w:rsidR="007E3DF1" w:rsidRPr="00E148D0" w14:paraId="3E95BB4D" w14:textId="77777777" w:rsidTr="00694634">
      <w:trPr>
        <w:cantSplit/>
        <w:trHeight w:val="198"/>
      </w:trPr>
      <w:tc>
        <w:tcPr>
          <w:tcW w:w="2909" w:type="dxa"/>
          <w:gridSpan w:val="2"/>
          <w:vMerge/>
          <w:tcBorders>
            <w:left w:val="nil"/>
            <w:bottom w:val="single" w:sz="4" w:space="0" w:color="auto"/>
          </w:tcBorders>
        </w:tcPr>
        <w:p w14:paraId="3E95BB4A" w14:textId="77777777" w:rsidR="007E3DF1" w:rsidRPr="00E148D0" w:rsidRDefault="007E3DF1" w:rsidP="00E148D0">
          <w:pPr>
            <w:pStyle w:val="BESKblankhuvud"/>
          </w:pPr>
        </w:p>
      </w:tc>
      <w:tc>
        <w:tcPr>
          <w:tcW w:w="5387" w:type="dxa"/>
          <w:vMerge/>
          <w:tcBorders>
            <w:bottom w:val="single" w:sz="4" w:space="0" w:color="auto"/>
          </w:tcBorders>
        </w:tcPr>
        <w:p w14:paraId="3E95BB4B" w14:textId="77777777" w:rsidR="007E3DF1" w:rsidRPr="00E148D0" w:rsidRDefault="007E3DF1" w:rsidP="00E148D0">
          <w:pPr>
            <w:pStyle w:val="BESKblankhuvud"/>
          </w:pPr>
        </w:p>
      </w:tc>
      <w:tc>
        <w:tcPr>
          <w:tcW w:w="1829" w:type="dxa"/>
          <w:gridSpan w:val="3"/>
          <w:tcBorders>
            <w:top w:val="nil"/>
            <w:bottom w:val="single" w:sz="4" w:space="0" w:color="auto"/>
            <w:right w:val="nil"/>
          </w:tcBorders>
        </w:tcPr>
        <w:p w14:paraId="3E95BB4C" w14:textId="77777777" w:rsidR="007E3DF1" w:rsidRPr="00E148D0" w:rsidRDefault="007E3DF1" w:rsidP="000600EF">
          <w:pPr>
            <w:pStyle w:val="BESKblankhuvud"/>
          </w:pPr>
          <w:r w:rsidRPr="006C234A">
            <w:rPr>
              <w:highlight w:val="yellow"/>
            </w:rPr>
            <w:t>20XX-XX-XX</w:t>
          </w:r>
        </w:p>
      </w:tc>
    </w:tr>
    <w:tr w:rsidR="007E3DF1" w:rsidRPr="00E148D0" w14:paraId="3E95BB53" w14:textId="77777777" w:rsidTr="000C2519">
      <w:trPr>
        <w:cantSplit/>
        <w:trHeight w:hRule="exact" w:val="170"/>
      </w:trPr>
      <w:tc>
        <w:tcPr>
          <w:tcW w:w="2909" w:type="dxa"/>
          <w:gridSpan w:val="2"/>
          <w:tcBorders>
            <w:left w:val="nil"/>
            <w:bottom w:val="nil"/>
          </w:tcBorders>
        </w:tcPr>
        <w:p w14:paraId="3E95BB4E" w14:textId="77777777" w:rsidR="007E3DF1" w:rsidRDefault="007E3DF1" w:rsidP="002A5A4F">
          <w:pPr>
            <w:pStyle w:val="BESKledtext"/>
          </w:pPr>
          <w:r w:rsidRPr="00E148D0">
            <w:t>Status</w:t>
          </w:r>
        </w:p>
        <w:p w14:paraId="3E95BB4F" w14:textId="77777777" w:rsidR="007E3DF1" w:rsidRPr="00E148D0" w:rsidRDefault="007E3DF1" w:rsidP="002A5A4F">
          <w:pPr>
            <w:pStyle w:val="BESKledtext"/>
          </w:pPr>
          <w:proofErr w:type="spellStart"/>
          <w:r>
            <w:t>sdf</w:t>
          </w:r>
          <w:proofErr w:type="spellEnd"/>
        </w:p>
      </w:tc>
      <w:tc>
        <w:tcPr>
          <w:tcW w:w="5387" w:type="dxa"/>
          <w:vMerge/>
          <w:tcBorders>
            <w:bottom w:val="nil"/>
          </w:tcBorders>
        </w:tcPr>
        <w:p w14:paraId="3E95BB50" w14:textId="77777777" w:rsidR="007E3DF1" w:rsidRPr="00E148D0" w:rsidRDefault="007E3DF1" w:rsidP="00E148D0">
          <w:pPr>
            <w:pStyle w:val="BESKblankhuvud"/>
          </w:pPr>
        </w:p>
      </w:tc>
      <w:tc>
        <w:tcPr>
          <w:tcW w:w="1131" w:type="dxa"/>
          <w:tcBorders>
            <w:bottom w:val="nil"/>
          </w:tcBorders>
        </w:tcPr>
        <w:p w14:paraId="3E95BB51" w14:textId="77777777" w:rsidR="007E3DF1" w:rsidRPr="00E148D0" w:rsidRDefault="007E3DF1" w:rsidP="002A5A4F">
          <w:pPr>
            <w:pStyle w:val="BESKledtext"/>
          </w:pPr>
          <w:r>
            <w:t>Ändr</w:t>
          </w:r>
          <w:r w:rsidRPr="00E148D0">
            <w:t>.</w:t>
          </w:r>
          <w:r>
            <w:t>dat</w:t>
          </w:r>
        </w:p>
      </w:tc>
      <w:tc>
        <w:tcPr>
          <w:tcW w:w="698" w:type="dxa"/>
          <w:gridSpan w:val="2"/>
          <w:tcBorders>
            <w:bottom w:val="nil"/>
            <w:right w:val="nil"/>
          </w:tcBorders>
        </w:tcPr>
        <w:p w14:paraId="3E95BB52" w14:textId="77777777" w:rsidR="007E3DF1" w:rsidRPr="00E148D0" w:rsidRDefault="007E3DF1" w:rsidP="002A5A4F">
          <w:pPr>
            <w:pStyle w:val="BESKledtext"/>
          </w:pPr>
          <w:r>
            <w:t>Bet</w:t>
          </w:r>
        </w:p>
      </w:tc>
    </w:tr>
    <w:tr w:rsidR="007E3DF1" w:rsidRPr="00E148D0" w14:paraId="3E95BB58" w14:textId="77777777" w:rsidTr="00694634">
      <w:trPr>
        <w:cantSplit/>
        <w:trHeight w:val="198"/>
      </w:trPr>
      <w:tc>
        <w:tcPr>
          <w:tcW w:w="2909" w:type="dxa"/>
          <w:gridSpan w:val="2"/>
          <w:tcBorders>
            <w:top w:val="nil"/>
            <w:left w:val="nil"/>
          </w:tcBorders>
        </w:tcPr>
        <w:p w14:paraId="3E95BB54" w14:textId="77777777" w:rsidR="007E3DF1" w:rsidRPr="00AF6224" w:rsidRDefault="007E3DF1" w:rsidP="00E66966">
          <w:pPr>
            <w:pStyle w:val="BESKblankhuvud"/>
            <w:tabs>
              <w:tab w:val="center" w:pos="1383"/>
            </w:tabs>
            <w:rPr>
              <w:caps/>
              <w:szCs w:val="12"/>
            </w:rPr>
          </w:pPr>
          <w:r>
            <w:t xml:space="preserve">FÖRFRÅGNINGSUNDERLAG </w:t>
          </w:r>
        </w:p>
      </w:tc>
      <w:tc>
        <w:tcPr>
          <w:tcW w:w="5387" w:type="dxa"/>
          <w:vMerge/>
          <w:tcBorders>
            <w:top w:val="nil"/>
          </w:tcBorders>
        </w:tcPr>
        <w:p w14:paraId="3E95BB55" w14:textId="77777777" w:rsidR="007E3DF1" w:rsidRPr="00E148D0" w:rsidRDefault="007E3DF1" w:rsidP="00E148D0">
          <w:pPr>
            <w:pStyle w:val="BESKblankhuvud"/>
          </w:pPr>
        </w:p>
      </w:tc>
      <w:tc>
        <w:tcPr>
          <w:tcW w:w="1131" w:type="dxa"/>
          <w:tcBorders>
            <w:top w:val="nil"/>
          </w:tcBorders>
        </w:tcPr>
        <w:p w14:paraId="3E95BB56" w14:textId="77777777" w:rsidR="007E3DF1" w:rsidRPr="00E148D0" w:rsidRDefault="007E3DF1" w:rsidP="00882FB6">
          <w:pPr>
            <w:pStyle w:val="BESKblankhuvud"/>
          </w:pPr>
        </w:p>
      </w:tc>
      <w:tc>
        <w:tcPr>
          <w:tcW w:w="698" w:type="dxa"/>
          <w:gridSpan w:val="2"/>
          <w:tcBorders>
            <w:top w:val="nil"/>
            <w:right w:val="nil"/>
          </w:tcBorders>
        </w:tcPr>
        <w:p w14:paraId="3E95BB57" w14:textId="77777777" w:rsidR="007E3DF1" w:rsidRPr="00E148D0" w:rsidRDefault="007E3DF1" w:rsidP="00F26A2D">
          <w:pPr>
            <w:pStyle w:val="BESKblankhuvud"/>
          </w:pPr>
        </w:p>
      </w:tc>
    </w:tr>
    <w:tr w:rsidR="007E3DF1" w:rsidRPr="00E148D0" w14:paraId="3E95BB5B" w14:textId="77777777" w:rsidTr="000C2519">
      <w:trPr>
        <w:gridAfter w:val="1"/>
        <w:wAfter w:w="7" w:type="dxa"/>
        <w:cantSplit/>
        <w:trHeight w:hRule="exact" w:val="170"/>
      </w:trPr>
      <w:tc>
        <w:tcPr>
          <w:tcW w:w="1418" w:type="dxa"/>
          <w:tcBorders>
            <w:left w:val="nil"/>
            <w:bottom w:val="nil"/>
          </w:tcBorders>
        </w:tcPr>
        <w:p w14:paraId="3E95BB59" w14:textId="77777777" w:rsidR="007E3DF1" w:rsidRPr="00E148D0" w:rsidRDefault="007E3DF1" w:rsidP="002A5A4F">
          <w:pPr>
            <w:pStyle w:val="BESKledtext"/>
          </w:pPr>
          <w:r w:rsidRPr="00E148D0">
            <w:t>Kod</w:t>
          </w:r>
        </w:p>
      </w:tc>
      <w:tc>
        <w:tcPr>
          <w:tcW w:w="8700" w:type="dxa"/>
          <w:gridSpan w:val="4"/>
          <w:tcBorders>
            <w:bottom w:val="nil"/>
            <w:right w:val="nil"/>
          </w:tcBorders>
        </w:tcPr>
        <w:p w14:paraId="3E95BB5A" w14:textId="77777777" w:rsidR="007E3DF1" w:rsidRPr="00E148D0" w:rsidRDefault="007E3DF1" w:rsidP="002A5A4F">
          <w:pPr>
            <w:pStyle w:val="BESKledtext"/>
          </w:pPr>
          <w:r w:rsidRPr="00E148D0">
            <w:t>Text</w:t>
          </w:r>
        </w:p>
      </w:tc>
    </w:tr>
  </w:tbl>
  <w:p w14:paraId="3E95BB5C" w14:textId="5E1F5E29" w:rsidR="007E3DF1" w:rsidRDefault="007E3DF1">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808E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A4C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4A13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B6F0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569D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B85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502F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3EAA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1AD6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A0D6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746DAE"/>
    <w:multiLevelType w:val="hybridMultilevel"/>
    <w:tmpl w:val="F19EB9BE"/>
    <w:lvl w:ilvl="0" w:tplc="658C485A">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0D035CAA"/>
    <w:multiLevelType w:val="hybridMultilevel"/>
    <w:tmpl w:val="3A822136"/>
    <w:lvl w:ilvl="0" w:tplc="041D0001">
      <w:start w:val="1"/>
      <w:numFmt w:val="bullet"/>
      <w:lvlText w:val=""/>
      <w:lvlJc w:val="left"/>
      <w:pPr>
        <w:ind w:left="2138" w:hanging="360"/>
      </w:pPr>
      <w:rPr>
        <w:rFonts w:ascii="Symbol" w:hAnsi="Symbol"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12" w15:restartNumberingAfterBreak="0">
    <w:nsid w:val="0D9F4E1C"/>
    <w:multiLevelType w:val="hybridMultilevel"/>
    <w:tmpl w:val="A836AC70"/>
    <w:lvl w:ilvl="0" w:tplc="188279B6">
      <w:numFmt w:val="bullet"/>
      <w:lvlText w:val="-"/>
      <w:lvlJc w:val="left"/>
      <w:pPr>
        <w:ind w:left="2140" w:hanging="360"/>
      </w:pPr>
      <w:rPr>
        <w:rFonts w:ascii="Calibri" w:eastAsiaTheme="minorHAnsi" w:hAnsi="Calibri" w:cstheme="minorBidi" w:hint="default"/>
      </w:rPr>
    </w:lvl>
    <w:lvl w:ilvl="1" w:tplc="041D0003" w:tentative="1">
      <w:start w:val="1"/>
      <w:numFmt w:val="bullet"/>
      <w:lvlText w:val="o"/>
      <w:lvlJc w:val="left"/>
      <w:pPr>
        <w:ind w:left="2860" w:hanging="360"/>
      </w:pPr>
      <w:rPr>
        <w:rFonts w:ascii="Courier New" w:hAnsi="Courier New" w:cs="Courier New" w:hint="default"/>
      </w:rPr>
    </w:lvl>
    <w:lvl w:ilvl="2" w:tplc="041D0005" w:tentative="1">
      <w:start w:val="1"/>
      <w:numFmt w:val="bullet"/>
      <w:lvlText w:val=""/>
      <w:lvlJc w:val="left"/>
      <w:pPr>
        <w:ind w:left="3580" w:hanging="360"/>
      </w:pPr>
      <w:rPr>
        <w:rFonts w:ascii="Wingdings" w:hAnsi="Wingdings" w:hint="default"/>
      </w:rPr>
    </w:lvl>
    <w:lvl w:ilvl="3" w:tplc="041D0001" w:tentative="1">
      <w:start w:val="1"/>
      <w:numFmt w:val="bullet"/>
      <w:lvlText w:val=""/>
      <w:lvlJc w:val="left"/>
      <w:pPr>
        <w:ind w:left="4300" w:hanging="360"/>
      </w:pPr>
      <w:rPr>
        <w:rFonts w:ascii="Symbol" w:hAnsi="Symbol" w:hint="default"/>
      </w:rPr>
    </w:lvl>
    <w:lvl w:ilvl="4" w:tplc="041D0003" w:tentative="1">
      <w:start w:val="1"/>
      <w:numFmt w:val="bullet"/>
      <w:lvlText w:val="o"/>
      <w:lvlJc w:val="left"/>
      <w:pPr>
        <w:ind w:left="5020" w:hanging="360"/>
      </w:pPr>
      <w:rPr>
        <w:rFonts w:ascii="Courier New" w:hAnsi="Courier New" w:cs="Courier New" w:hint="default"/>
      </w:rPr>
    </w:lvl>
    <w:lvl w:ilvl="5" w:tplc="041D0005" w:tentative="1">
      <w:start w:val="1"/>
      <w:numFmt w:val="bullet"/>
      <w:lvlText w:val=""/>
      <w:lvlJc w:val="left"/>
      <w:pPr>
        <w:ind w:left="5740" w:hanging="360"/>
      </w:pPr>
      <w:rPr>
        <w:rFonts w:ascii="Wingdings" w:hAnsi="Wingdings" w:hint="default"/>
      </w:rPr>
    </w:lvl>
    <w:lvl w:ilvl="6" w:tplc="041D0001" w:tentative="1">
      <w:start w:val="1"/>
      <w:numFmt w:val="bullet"/>
      <w:lvlText w:val=""/>
      <w:lvlJc w:val="left"/>
      <w:pPr>
        <w:ind w:left="6460" w:hanging="360"/>
      </w:pPr>
      <w:rPr>
        <w:rFonts w:ascii="Symbol" w:hAnsi="Symbol" w:hint="default"/>
      </w:rPr>
    </w:lvl>
    <w:lvl w:ilvl="7" w:tplc="041D0003" w:tentative="1">
      <w:start w:val="1"/>
      <w:numFmt w:val="bullet"/>
      <w:lvlText w:val="o"/>
      <w:lvlJc w:val="left"/>
      <w:pPr>
        <w:ind w:left="7180" w:hanging="360"/>
      </w:pPr>
      <w:rPr>
        <w:rFonts w:ascii="Courier New" w:hAnsi="Courier New" w:cs="Courier New" w:hint="default"/>
      </w:rPr>
    </w:lvl>
    <w:lvl w:ilvl="8" w:tplc="041D0005" w:tentative="1">
      <w:start w:val="1"/>
      <w:numFmt w:val="bullet"/>
      <w:lvlText w:val=""/>
      <w:lvlJc w:val="left"/>
      <w:pPr>
        <w:ind w:left="7900" w:hanging="360"/>
      </w:pPr>
      <w:rPr>
        <w:rFonts w:ascii="Wingdings" w:hAnsi="Wingdings" w:hint="default"/>
      </w:rPr>
    </w:lvl>
  </w:abstractNum>
  <w:abstractNum w:abstractNumId="13" w15:restartNumberingAfterBreak="0">
    <w:nsid w:val="197009EC"/>
    <w:multiLevelType w:val="hybridMultilevel"/>
    <w:tmpl w:val="929875E6"/>
    <w:lvl w:ilvl="0" w:tplc="041D0001">
      <w:start w:val="1"/>
      <w:numFmt w:val="bullet"/>
      <w:lvlText w:val=""/>
      <w:lvlJc w:val="left"/>
      <w:pPr>
        <w:ind w:left="2140" w:hanging="360"/>
      </w:pPr>
      <w:rPr>
        <w:rFonts w:ascii="Symbol" w:hAnsi="Symbol" w:hint="default"/>
      </w:rPr>
    </w:lvl>
    <w:lvl w:ilvl="1" w:tplc="041D0003" w:tentative="1">
      <w:start w:val="1"/>
      <w:numFmt w:val="bullet"/>
      <w:lvlText w:val="o"/>
      <w:lvlJc w:val="left"/>
      <w:pPr>
        <w:ind w:left="2860" w:hanging="360"/>
      </w:pPr>
      <w:rPr>
        <w:rFonts w:ascii="Courier New" w:hAnsi="Courier New" w:cs="Courier New" w:hint="default"/>
      </w:rPr>
    </w:lvl>
    <w:lvl w:ilvl="2" w:tplc="041D0005" w:tentative="1">
      <w:start w:val="1"/>
      <w:numFmt w:val="bullet"/>
      <w:lvlText w:val=""/>
      <w:lvlJc w:val="left"/>
      <w:pPr>
        <w:ind w:left="3580" w:hanging="360"/>
      </w:pPr>
      <w:rPr>
        <w:rFonts w:ascii="Wingdings" w:hAnsi="Wingdings" w:hint="default"/>
      </w:rPr>
    </w:lvl>
    <w:lvl w:ilvl="3" w:tplc="041D0001" w:tentative="1">
      <w:start w:val="1"/>
      <w:numFmt w:val="bullet"/>
      <w:lvlText w:val=""/>
      <w:lvlJc w:val="left"/>
      <w:pPr>
        <w:ind w:left="4300" w:hanging="360"/>
      </w:pPr>
      <w:rPr>
        <w:rFonts w:ascii="Symbol" w:hAnsi="Symbol" w:hint="default"/>
      </w:rPr>
    </w:lvl>
    <w:lvl w:ilvl="4" w:tplc="041D0003" w:tentative="1">
      <w:start w:val="1"/>
      <w:numFmt w:val="bullet"/>
      <w:lvlText w:val="o"/>
      <w:lvlJc w:val="left"/>
      <w:pPr>
        <w:ind w:left="5020" w:hanging="360"/>
      </w:pPr>
      <w:rPr>
        <w:rFonts w:ascii="Courier New" w:hAnsi="Courier New" w:cs="Courier New" w:hint="default"/>
      </w:rPr>
    </w:lvl>
    <w:lvl w:ilvl="5" w:tplc="041D0005" w:tentative="1">
      <w:start w:val="1"/>
      <w:numFmt w:val="bullet"/>
      <w:lvlText w:val=""/>
      <w:lvlJc w:val="left"/>
      <w:pPr>
        <w:ind w:left="5740" w:hanging="360"/>
      </w:pPr>
      <w:rPr>
        <w:rFonts w:ascii="Wingdings" w:hAnsi="Wingdings" w:hint="default"/>
      </w:rPr>
    </w:lvl>
    <w:lvl w:ilvl="6" w:tplc="041D0001" w:tentative="1">
      <w:start w:val="1"/>
      <w:numFmt w:val="bullet"/>
      <w:lvlText w:val=""/>
      <w:lvlJc w:val="left"/>
      <w:pPr>
        <w:ind w:left="6460" w:hanging="360"/>
      </w:pPr>
      <w:rPr>
        <w:rFonts w:ascii="Symbol" w:hAnsi="Symbol" w:hint="default"/>
      </w:rPr>
    </w:lvl>
    <w:lvl w:ilvl="7" w:tplc="041D0003" w:tentative="1">
      <w:start w:val="1"/>
      <w:numFmt w:val="bullet"/>
      <w:lvlText w:val="o"/>
      <w:lvlJc w:val="left"/>
      <w:pPr>
        <w:ind w:left="7180" w:hanging="360"/>
      </w:pPr>
      <w:rPr>
        <w:rFonts w:ascii="Courier New" w:hAnsi="Courier New" w:cs="Courier New" w:hint="default"/>
      </w:rPr>
    </w:lvl>
    <w:lvl w:ilvl="8" w:tplc="041D0005" w:tentative="1">
      <w:start w:val="1"/>
      <w:numFmt w:val="bullet"/>
      <w:lvlText w:val=""/>
      <w:lvlJc w:val="left"/>
      <w:pPr>
        <w:ind w:left="7900" w:hanging="360"/>
      </w:pPr>
      <w:rPr>
        <w:rFonts w:ascii="Wingdings" w:hAnsi="Wingdings" w:hint="default"/>
      </w:rPr>
    </w:lvl>
  </w:abstractNum>
  <w:abstractNum w:abstractNumId="14" w15:restartNumberingAfterBreak="0">
    <w:nsid w:val="215D2749"/>
    <w:multiLevelType w:val="hybridMultilevel"/>
    <w:tmpl w:val="A0E63DAC"/>
    <w:lvl w:ilvl="0" w:tplc="188279B6">
      <w:numFmt w:val="bullet"/>
      <w:lvlText w:val="-"/>
      <w:lvlJc w:val="left"/>
      <w:pPr>
        <w:ind w:left="2138" w:hanging="360"/>
      </w:pPr>
      <w:rPr>
        <w:rFonts w:ascii="Calibri" w:eastAsiaTheme="minorHAnsi" w:hAnsi="Calibri" w:cstheme="minorBidi"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15" w15:restartNumberingAfterBreak="0">
    <w:nsid w:val="216B3EED"/>
    <w:multiLevelType w:val="hybridMultilevel"/>
    <w:tmpl w:val="8F0AF154"/>
    <w:lvl w:ilvl="0" w:tplc="188279B6">
      <w:numFmt w:val="bullet"/>
      <w:lvlText w:val="-"/>
      <w:lvlJc w:val="left"/>
      <w:pPr>
        <w:ind w:left="2138" w:hanging="360"/>
      </w:pPr>
      <w:rPr>
        <w:rFonts w:ascii="Calibri" w:eastAsiaTheme="minorHAnsi" w:hAnsi="Calibri" w:cstheme="minorBidi"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16" w15:restartNumberingAfterBreak="0">
    <w:nsid w:val="31152904"/>
    <w:multiLevelType w:val="hybridMultilevel"/>
    <w:tmpl w:val="08BEB076"/>
    <w:lvl w:ilvl="0" w:tplc="188279B6">
      <w:numFmt w:val="bullet"/>
      <w:lvlText w:val="-"/>
      <w:lvlJc w:val="left"/>
      <w:pPr>
        <w:ind w:left="2138" w:hanging="360"/>
      </w:pPr>
      <w:rPr>
        <w:rFonts w:ascii="Calibri" w:eastAsiaTheme="minorHAnsi" w:hAnsi="Calibri" w:cstheme="minorBidi"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17" w15:restartNumberingAfterBreak="0">
    <w:nsid w:val="3B3D410A"/>
    <w:multiLevelType w:val="hybridMultilevel"/>
    <w:tmpl w:val="B8A89E38"/>
    <w:lvl w:ilvl="0" w:tplc="188279B6">
      <w:numFmt w:val="bullet"/>
      <w:lvlText w:val="-"/>
      <w:lvlJc w:val="left"/>
      <w:pPr>
        <w:ind w:left="2138" w:hanging="360"/>
      </w:pPr>
      <w:rPr>
        <w:rFonts w:ascii="Calibri" w:eastAsiaTheme="minorHAnsi" w:hAnsi="Calibri" w:cstheme="minorBidi"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18" w15:restartNumberingAfterBreak="0">
    <w:nsid w:val="3DA17927"/>
    <w:multiLevelType w:val="hybridMultilevel"/>
    <w:tmpl w:val="8EFA83B2"/>
    <w:lvl w:ilvl="0" w:tplc="224AE6FA">
      <w:start w:val="2"/>
      <w:numFmt w:val="decimal"/>
      <w:lvlText w:val="%1."/>
      <w:lvlJc w:val="left"/>
      <w:pPr>
        <w:tabs>
          <w:tab w:val="num" w:pos="2004"/>
        </w:tabs>
        <w:ind w:left="2004" w:hanging="360"/>
      </w:pPr>
      <w:rPr>
        <w:rFonts w:hint="default"/>
      </w:rPr>
    </w:lvl>
    <w:lvl w:ilvl="1" w:tplc="04090019" w:tentative="1">
      <w:start w:val="1"/>
      <w:numFmt w:val="lowerLetter"/>
      <w:lvlText w:val="%2."/>
      <w:lvlJc w:val="left"/>
      <w:pPr>
        <w:tabs>
          <w:tab w:val="num" w:pos="2724"/>
        </w:tabs>
        <w:ind w:left="2724" w:hanging="360"/>
      </w:pPr>
    </w:lvl>
    <w:lvl w:ilvl="2" w:tplc="0409001B" w:tentative="1">
      <w:start w:val="1"/>
      <w:numFmt w:val="lowerRoman"/>
      <w:lvlText w:val="%3."/>
      <w:lvlJc w:val="right"/>
      <w:pPr>
        <w:tabs>
          <w:tab w:val="num" w:pos="3444"/>
        </w:tabs>
        <w:ind w:left="3444" w:hanging="180"/>
      </w:pPr>
    </w:lvl>
    <w:lvl w:ilvl="3" w:tplc="0409000F" w:tentative="1">
      <w:start w:val="1"/>
      <w:numFmt w:val="decimal"/>
      <w:lvlText w:val="%4."/>
      <w:lvlJc w:val="left"/>
      <w:pPr>
        <w:tabs>
          <w:tab w:val="num" w:pos="4164"/>
        </w:tabs>
        <w:ind w:left="4164" w:hanging="360"/>
      </w:pPr>
    </w:lvl>
    <w:lvl w:ilvl="4" w:tplc="04090019" w:tentative="1">
      <w:start w:val="1"/>
      <w:numFmt w:val="lowerLetter"/>
      <w:lvlText w:val="%5."/>
      <w:lvlJc w:val="left"/>
      <w:pPr>
        <w:tabs>
          <w:tab w:val="num" w:pos="4884"/>
        </w:tabs>
        <w:ind w:left="4884" w:hanging="360"/>
      </w:pPr>
    </w:lvl>
    <w:lvl w:ilvl="5" w:tplc="0409001B" w:tentative="1">
      <w:start w:val="1"/>
      <w:numFmt w:val="lowerRoman"/>
      <w:lvlText w:val="%6."/>
      <w:lvlJc w:val="right"/>
      <w:pPr>
        <w:tabs>
          <w:tab w:val="num" w:pos="5604"/>
        </w:tabs>
        <w:ind w:left="5604" w:hanging="180"/>
      </w:pPr>
    </w:lvl>
    <w:lvl w:ilvl="6" w:tplc="0409000F" w:tentative="1">
      <w:start w:val="1"/>
      <w:numFmt w:val="decimal"/>
      <w:lvlText w:val="%7."/>
      <w:lvlJc w:val="left"/>
      <w:pPr>
        <w:tabs>
          <w:tab w:val="num" w:pos="6324"/>
        </w:tabs>
        <w:ind w:left="6324" w:hanging="360"/>
      </w:pPr>
    </w:lvl>
    <w:lvl w:ilvl="7" w:tplc="04090019" w:tentative="1">
      <w:start w:val="1"/>
      <w:numFmt w:val="lowerLetter"/>
      <w:lvlText w:val="%8."/>
      <w:lvlJc w:val="left"/>
      <w:pPr>
        <w:tabs>
          <w:tab w:val="num" w:pos="7044"/>
        </w:tabs>
        <w:ind w:left="7044" w:hanging="360"/>
      </w:pPr>
    </w:lvl>
    <w:lvl w:ilvl="8" w:tplc="0409001B" w:tentative="1">
      <w:start w:val="1"/>
      <w:numFmt w:val="lowerRoman"/>
      <w:lvlText w:val="%9."/>
      <w:lvlJc w:val="right"/>
      <w:pPr>
        <w:tabs>
          <w:tab w:val="num" w:pos="7764"/>
        </w:tabs>
        <w:ind w:left="7764" w:hanging="180"/>
      </w:pPr>
    </w:lvl>
  </w:abstractNum>
  <w:abstractNum w:abstractNumId="19" w15:restartNumberingAfterBreak="0">
    <w:nsid w:val="488A0CA9"/>
    <w:multiLevelType w:val="hybridMultilevel"/>
    <w:tmpl w:val="D4182C30"/>
    <w:lvl w:ilvl="0" w:tplc="04090001">
      <w:start w:val="1"/>
      <w:numFmt w:val="bullet"/>
      <w:lvlText w:val=""/>
      <w:lvlJc w:val="left"/>
      <w:pPr>
        <w:tabs>
          <w:tab w:val="num" w:pos="2004"/>
        </w:tabs>
        <w:ind w:left="2004" w:hanging="360"/>
      </w:pPr>
      <w:rPr>
        <w:rFonts w:ascii="Symbol" w:hAnsi="Symbol" w:hint="default"/>
      </w:rPr>
    </w:lvl>
    <w:lvl w:ilvl="1" w:tplc="04090003" w:tentative="1">
      <w:start w:val="1"/>
      <w:numFmt w:val="bullet"/>
      <w:lvlText w:val="o"/>
      <w:lvlJc w:val="left"/>
      <w:pPr>
        <w:tabs>
          <w:tab w:val="num" w:pos="2724"/>
        </w:tabs>
        <w:ind w:left="2724" w:hanging="360"/>
      </w:pPr>
      <w:rPr>
        <w:rFonts w:ascii="Courier New" w:hAnsi="Courier New" w:cs="Courier New" w:hint="default"/>
      </w:rPr>
    </w:lvl>
    <w:lvl w:ilvl="2" w:tplc="04090005" w:tentative="1">
      <w:start w:val="1"/>
      <w:numFmt w:val="bullet"/>
      <w:lvlText w:val=""/>
      <w:lvlJc w:val="left"/>
      <w:pPr>
        <w:tabs>
          <w:tab w:val="num" w:pos="3444"/>
        </w:tabs>
        <w:ind w:left="3444" w:hanging="360"/>
      </w:pPr>
      <w:rPr>
        <w:rFonts w:ascii="Wingdings" w:hAnsi="Wingdings" w:hint="default"/>
      </w:rPr>
    </w:lvl>
    <w:lvl w:ilvl="3" w:tplc="04090001" w:tentative="1">
      <w:start w:val="1"/>
      <w:numFmt w:val="bullet"/>
      <w:lvlText w:val=""/>
      <w:lvlJc w:val="left"/>
      <w:pPr>
        <w:tabs>
          <w:tab w:val="num" w:pos="4164"/>
        </w:tabs>
        <w:ind w:left="4164" w:hanging="360"/>
      </w:pPr>
      <w:rPr>
        <w:rFonts w:ascii="Symbol" w:hAnsi="Symbol" w:hint="default"/>
      </w:rPr>
    </w:lvl>
    <w:lvl w:ilvl="4" w:tplc="04090003" w:tentative="1">
      <w:start w:val="1"/>
      <w:numFmt w:val="bullet"/>
      <w:lvlText w:val="o"/>
      <w:lvlJc w:val="left"/>
      <w:pPr>
        <w:tabs>
          <w:tab w:val="num" w:pos="4884"/>
        </w:tabs>
        <w:ind w:left="4884" w:hanging="360"/>
      </w:pPr>
      <w:rPr>
        <w:rFonts w:ascii="Courier New" w:hAnsi="Courier New" w:cs="Courier New" w:hint="default"/>
      </w:rPr>
    </w:lvl>
    <w:lvl w:ilvl="5" w:tplc="04090005" w:tentative="1">
      <w:start w:val="1"/>
      <w:numFmt w:val="bullet"/>
      <w:lvlText w:val=""/>
      <w:lvlJc w:val="left"/>
      <w:pPr>
        <w:tabs>
          <w:tab w:val="num" w:pos="5604"/>
        </w:tabs>
        <w:ind w:left="5604" w:hanging="360"/>
      </w:pPr>
      <w:rPr>
        <w:rFonts w:ascii="Wingdings" w:hAnsi="Wingdings" w:hint="default"/>
      </w:rPr>
    </w:lvl>
    <w:lvl w:ilvl="6" w:tplc="04090001" w:tentative="1">
      <w:start w:val="1"/>
      <w:numFmt w:val="bullet"/>
      <w:lvlText w:val=""/>
      <w:lvlJc w:val="left"/>
      <w:pPr>
        <w:tabs>
          <w:tab w:val="num" w:pos="6324"/>
        </w:tabs>
        <w:ind w:left="6324" w:hanging="360"/>
      </w:pPr>
      <w:rPr>
        <w:rFonts w:ascii="Symbol" w:hAnsi="Symbol" w:hint="default"/>
      </w:rPr>
    </w:lvl>
    <w:lvl w:ilvl="7" w:tplc="04090003" w:tentative="1">
      <w:start w:val="1"/>
      <w:numFmt w:val="bullet"/>
      <w:lvlText w:val="o"/>
      <w:lvlJc w:val="left"/>
      <w:pPr>
        <w:tabs>
          <w:tab w:val="num" w:pos="7044"/>
        </w:tabs>
        <w:ind w:left="7044" w:hanging="360"/>
      </w:pPr>
      <w:rPr>
        <w:rFonts w:ascii="Courier New" w:hAnsi="Courier New" w:cs="Courier New" w:hint="default"/>
      </w:rPr>
    </w:lvl>
    <w:lvl w:ilvl="8" w:tplc="04090005" w:tentative="1">
      <w:start w:val="1"/>
      <w:numFmt w:val="bullet"/>
      <w:lvlText w:val=""/>
      <w:lvlJc w:val="left"/>
      <w:pPr>
        <w:tabs>
          <w:tab w:val="num" w:pos="7764"/>
        </w:tabs>
        <w:ind w:left="7764" w:hanging="360"/>
      </w:pPr>
      <w:rPr>
        <w:rFonts w:ascii="Wingdings" w:hAnsi="Wingdings" w:hint="default"/>
      </w:rPr>
    </w:lvl>
  </w:abstractNum>
  <w:abstractNum w:abstractNumId="20" w15:restartNumberingAfterBreak="0">
    <w:nsid w:val="4DBF6890"/>
    <w:multiLevelType w:val="hybridMultilevel"/>
    <w:tmpl w:val="649669A4"/>
    <w:lvl w:ilvl="0" w:tplc="041D0001">
      <w:start w:val="1"/>
      <w:numFmt w:val="bullet"/>
      <w:lvlText w:val=""/>
      <w:lvlJc w:val="left"/>
      <w:pPr>
        <w:ind w:left="2138" w:hanging="360"/>
      </w:pPr>
      <w:rPr>
        <w:rFonts w:ascii="Symbol" w:hAnsi="Symbol" w:hint="default"/>
      </w:rPr>
    </w:lvl>
    <w:lvl w:ilvl="1" w:tplc="041D0003">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21" w15:restartNumberingAfterBreak="0">
    <w:nsid w:val="502B5ACD"/>
    <w:multiLevelType w:val="singleLevel"/>
    <w:tmpl w:val="819231A8"/>
    <w:lvl w:ilvl="0">
      <w:start w:val="1"/>
      <w:numFmt w:val="bullet"/>
      <w:pStyle w:val="BESKbrdtexttank"/>
      <w:lvlText w:val=""/>
      <w:lvlJc w:val="left"/>
      <w:pPr>
        <w:tabs>
          <w:tab w:val="num" w:pos="360"/>
        </w:tabs>
        <w:ind w:left="284" w:hanging="284"/>
      </w:pPr>
      <w:rPr>
        <w:rFonts w:ascii="Symbol" w:hAnsi="Symbol" w:hint="default"/>
      </w:rPr>
    </w:lvl>
  </w:abstractNum>
  <w:abstractNum w:abstractNumId="22" w15:restartNumberingAfterBreak="0">
    <w:nsid w:val="51144284"/>
    <w:multiLevelType w:val="hybridMultilevel"/>
    <w:tmpl w:val="1F1E01EC"/>
    <w:lvl w:ilvl="0" w:tplc="188279B6">
      <w:numFmt w:val="bullet"/>
      <w:lvlText w:val="-"/>
      <w:lvlJc w:val="left"/>
      <w:pPr>
        <w:ind w:left="2138" w:hanging="360"/>
      </w:pPr>
      <w:rPr>
        <w:rFonts w:ascii="Calibri" w:eastAsiaTheme="minorHAnsi" w:hAnsi="Calibri" w:cstheme="minorBidi"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23" w15:restartNumberingAfterBreak="0">
    <w:nsid w:val="51DE70D0"/>
    <w:multiLevelType w:val="hybridMultilevel"/>
    <w:tmpl w:val="A36E4EE2"/>
    <w:lvl w:ilvl="0" w:tplc="E0F490DA">
      <w:start w:val="1"/>
      <w:numFmt w:val="lowerLetter"/>
      <w:lvlText w:val="%1."/>
      <w:lvlJc w:val="left"/>
      <w:pPr>
        <w:tabs>
          <w:tab w:val="num" w:pos="2004"/>
        </w:tabs>
        <w:ind w:left="2004" w:hanging="360"/>
      </w:pPr>
      <w:rPr>
        <w:rFonts w:hint="default"/>
      </w:rPr>
    </w:lvl>
    <w:lvl w:ilvl="1" w:tplc="04090019" w:tentative="1">
      <w:start w:val="1"/>
      <w:numFmt w:val="lowerLetter"/>
      <w:lvlText w:val="%2."/>
      <w:lvlJc w:val="left"/>
      <w:pPr>
        <w:tabs>
          <w:tab w:val="num" w:pos="2724"/>
        </w:tabs>
        <w:ind w:left="2724" w:hanging="360"/>
      </w:pPr>
    </w:lvl>
    <w:lvl w:ilvl="2" w:tplc="0409001B" w:tentative="1">
      <w:start w:val="1"/>
      <w:numFmt w:val="lowerRoman"/>
      <w:lvlText w:val="%3."/>
      <w:lvlJc w:val="right"/>
      <w:pPr>
        <w:tabs>
          <w:tab w:val="num" w:pos="3444"/>
        </w:tabs>
        <w:ind w:left="3444" w:hanging="180"/>
      </w:pPr>
    </w:lvl>
    <w:lvl w:ilvl="3" w:tplc="0409000F" w:tentative="1">
      <w:start w:val="1"/>
      <w:numFmt w:val="decimal"/>
      <w:lvlText w:val="%4."/>
      <w:lvlJc w:val="left"/>
      <w:pPr>
        <w:tabs>
          <w:tab w:val="num" w:pos="4164"/>
        </w:tabs>
        <w:ind w:left="4164" w:hanging="360"/>
      </w:pPr>
    </w:lvl>
    <w:lvl w:ilvl="4" w:tplc="04090019" w:tentative="1">
      <w:start w:val="1"/>
      <w:numFmt w:val="lowerLetter"/>
      <w:lvlText w:val="%5."/>
      <w:lvlJc w:val="left"/>
      <w:pPr>
        <w:tabs>
          <w:tab w:val="num" w:pos="4884"/>
        </w:tabs>
        <w:ind w:left="4884" w:hanging="360"/>
      </w:pPr>
    </w:lvl>
    <w:lvl w:ilvl="5" w:tplc="0409001B" w:tentative="1">
      <w:start w:val="1"/>
      <w:numFmt w:val="lowerRoman"/>
      <w:lvlText w:val="%6."/>
      <w:lvlJc w:val="right"/>
      <w:pPr>
        <w:tabs>
          <w:tab w:val="num" w:pos="5604"/>
        </w:tabs>
        <w:ind w:left="5604" w:hanging="180"/>
      </w:pPr>
    </w:lvl>
    <w:lvl w:ilvl="6" w:tplc="0409000F" w:tentative="1">
      <w:start w:val="1"/>
      <w:numFmt w:val="decimal"/>
      <w:lvlText w:val="%7."/>
      <w:lvlJc w:val="left"/>
      <w:pPr>
        <w:tabs>
          <w:tab w:val="num" w:pos="6324"/>
        </w:tabs>
        <w:ind w:left="6324" w:hanging="360"/>
      </w:pPr>
    </w:lvl>
    <w:lvl w:ilvl="7" w:tplc="04090019" w:tentative="1">
      <w:start w:val="1"/>
      <w:numFmt w:val="lowerLetter"/>
      <w:lvlText w:val="%8."/>
      <w:lvlJc w:val="left"/>
      <w:pPr>
        <w:tabs>
          <w:tab w:val="num" w:pos="7044"/>
        </w:tabs>
        <w:ind w:left="7044" w:hanging="360"/>
      </w:pPr>
    </w:lvl>
    <w:lvl w:ilvl="8" w:tplc="0409001B" w:tentative="1">
      <w:start w:val="1"/>
      <w:numFmt w:val="lowerRoman"/>
      <w:lvlText w:val="%9."/>
      <w:lvlJc w:val="right"/>
      <w:pPr>
        <w:tabs>
          <w:tab w:val="num" w:pos="7764"/>
        </w:tabs>
        <w:ind w:left="7764" w:hanging="180"/>
      </w:pPr>
    </w:lvl>
  </w:abstractNum>
  <w:abstractNum w:abstractNumId="24" w15:restartNumberingAfterBreak="0">
    <w:nsid w:val="527772F0"/>
    <w:multiLevelType w:val="hybridMultilevel"/>
    <w:tmpl w:val="68CE200E"/>
    <w:lvl w:ilvl="0" w:tplc="188279B6">
      <w:numFmt w:val="bullet"/>
      <w:lvlText w:val="-"/>
      <w:lvlJc w:val="left"/>
      <w:pPr>
        <w:ind w:left="2138" w:hanging="360"/>
      </w:pPr>
      <w:rPr>
        <w:rFonts w:ascii="Calibri" w:eastAsiaTheme="minorHAnsi" w:hAnsi="Calibri" w:cstheme="minorBidi"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25" w15:restartNumberingAfterBreak="0">
    <w:nsid w:val="54311C5B"/>
    <w:multiLevelType w:val="hybridMultilevel"/>
    <w:tmpl w:val="42B8E81A"/>
    <w:lvl w:ilvl="0" w:tplc="188279B6">
      <w:numFmt w:val="bullet"/>
      <w:lvlText w:val="-"/>
      <w:lvlJc w:val="left"/>
      <w:pPr>
        <w:ind w:left="2138" w:hanging="360"/>
      </w:pPr>
      <w:rPr>
        <w:rFonts w:ascii="Calibri" w:eastAsiaTheme="minorHAnsi" w:hAnsi="Calibri" w:cstheme="minorBidi"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26" w15:restartNumberingAfterBreak="0">
    <w:nsid w:val="5441142F"/>
    <w:multiLevelType w:val="hybridMultilevel"/>
    <w:tmpl w:val="220EEF76"/>
    <w:lvl w:ilvl="0" w:tplc="188279B6">
      <w:numFmt w:val="bullet"/>
      <w:lvlText w:val="-"/>
      <w:lvlJc w:val="left"/>
      <w:pPr>
        <w:ind w:left="2138" w:hanging="360"/>
      </w:pPr>
      <w:rPr>
        <w:rFonts w:ascii="Calibri" w:eastAsiaTheme="minorHAnsi" w:hAnsi="Calibri" w:cstheme="minorBidi"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27" w15:restartNumberingAfterBreak="0">
    <w:nsid w:val="57FC198E"/>
    <w:multiLevelType w:val="singleLevel"/>
    <w:tmpl w:val="534C1C54"/>
    <w:lvl w:ilvl="0">
      <w:start w:val="1"/>
      <w:numFmt w:val="bullet"/>
      <w:lvlText w:val=""/>
      <w:lvlJc w:val="left"/>
      <w:pPr>
        <w:tabs>
          <w:tab w:val="num" w:pos="360"/>
        </w:tabs>
        <w:ind w:left="227" w:hanging="227"/>
      </w:pPr>
      <w:rPr>
        <w:rFonts w:ascii="Symbol" w:hAnsi="Symbol" w:hint="default"/>
      </w:rPr>
    </w:lvl>
  </w:abstractNum>
  <w:abstractNum w:abstractNumId="28" w15:restartNumberingAfterBreak="0">
    <w:nsid w:val="69FA617E"/>
    <w:multiLevelType w:val="hybridMultilevel"/>
    <w:tmpl w:val="8AF6ABCA"/>
    <w:lvl w:ilvl="0" w:tplc="188279B6">
      <w:numFmt w:val="bullet"/>
      <w:lvlText w:val="-"/>
      <w:lvlJc w:val="left"/>
      <w:pPr>
        <w:ind w:left="2138" w:hanging="360"/>
      </w:pPr>
      <w:rPr>
        <w:rFonts w:ascii="Calibri" w:eastAsiaTheme="minorHAnsi" w:hAnsi="Calibri" w:cstheme="minorBidi"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29" w15:restartNumberingAfterBreak="0">
    <w:nsid w:val="6C5E1F6A"/>
    <w:multiLevelType w:val="singleLevel"/>
    <w:tmpl w:val="92207C2A"/>
    <w:lvl w:ilvl="0">
      <w:start w:val="1"/>
      <w:numFmt w:val="bullet"/>
      <w:lvlText w:val=""/>
      <w:lvlJc w:val="left"/>
      <w:pPr>
        <w:tabs>
          <w:tab w:val="num" w:pos="360"/>
        </w:tabs>
        <w:ind w:left="227" w:hanging="227"/>
      </w:pPr>
      <w:rPr>
        <w:rFonts w:ascii="Symbol" w:hAnsi="Symbol" w:hint="default"/>
      </w:rPr>
    </w:lvl>
  </w:abstractNum>
  <w:abstractNum w:abstractNumId="30" w15:restartNumberingAfterBreak="0">
    <w:nsid w:val="77695BF4"/>
    <w:multiLevelType w:val="hybridMultilevel"/>
    <w:tmpl w:val="DDDCFEC0"/>
    <w:lvl w:ilvl="0" w:tplc="188279B6">
      <w:numFmt w:val="bullet"/>
      <w:lvlText w:val="-"/>
      <w:lvlJc w:val="left"/>
      <w:pPr>
        <w:ind w:left="2138" w:hanging="360"/>
      </w:pPr>
      <w:rPr>
        <w:rFonts w:ascii="Calibri" w:eastAsiaTheme="minorHAnsi" w:hAnsi="Calibri" w:cstheme="minorBidi" w:hint="default"/>
      </w:rPr>
    </w:lvl>
    <w:lvl w:ilvl="1" w:tplc="041D0003">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abstractNum w:abstractNumId="31" w15:restartNumberingAfterBreak="0">
    <w:nsid w:val="7C9B06BA"/>
    <w:multiLevelType w:val="singleLevel"/>
    <w:tmpl w:val="402675CC"/>
    <w:lvl w:ilvl="0">
      <w:start w:val="1"/>
      <w:numFmt w:val="decimal"/>
      <w:lvlText w:val="%1."/>
      <w:lvlJc w:val="left"/>
      <w:pPr>
        <w:tabs>
          <w:tab w:val="num" w:pos="360"/>
        </w:tabs>
        <w:ind w:left="284" w:hanging="284"/>
      </w:pPr>
    </w:lvl>
  </w:abstractNum>
  <w:abstractNum w:abstractNumId="32" w15:restartNumberingAfterBreak="0">
    <w:nsid w:val="7D6C5C67"/>
    <w:multiLevelType w:val="hybridMultilevel"/>
    <w:tmpl w:val="6DC6D258"/>
    <w:lvl w:ilvl="0" w:tplc="188279B6">
      <w:numFmt w:val="bullet"/>
      <w:lvlText w:val="-"/>
      <w:lvlJc w:val="left"/>
      <w:pPr>
        <w:ind w:left="2138" w:hanging="360"/>
      </w:pPr>
      <w:rPr>
        <w:rFonts w:ascii="Calibri" w:eastAsiaTheme="minorHAnsi" w:hAnsi="Calibri" w:cstheme="minorBidi"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num w:numId="1" w16cid:durableId="415909385">
    <w:abstractNumId w:val="21"/>
  </w:num>
  <w:num w:numId="2" w16cid:durableId="669602115">
    <w:abstractNumId w:val="31"/>
  </w:num>
  <w:num w:numId="3" w16cid:durableId="497573564">
    <w:abstractNumId w:val="27"/>
  </w:num>
  <w:num w:numId="4" w16cid:durableId="1545629337">
    <w:abstractNumId w:val="27"/>
  </w:num>
  <w:num w:numId="5" w16cid:durableId="297414126">
    <w:abstractNumId w:val="27"/>
  </w:num>
  <w:num w:numId="6" w16cid:durableId="627323359">
    <w:abstractNumId w:val="27"/>
  </w:num>
  <w:num w:numId="7" w16cid:durableId="490028887">
    <w:abstractNumId w:val="27"/>
  </w:num>
  <w:num w:numId="8" w16cid:durableId="941956090">
    <w:abstractNumId w:val="27"/>
  </w:num>
  <w:num w:numId="9" w16cid:durableId="917246633">
    <w:abstractNumId w:val="27"/>
  </w:num>
  <w:num w:numId="10" w16cid:durableId="653145268">
    <w:abstractNumId w:val="27"/>
  </w:num>
  <w:num w:numId="11" w16cid:durableId="1441991223">
    <w:abstractNumId w:val="27"/>
  </w:num>
  <w:num w:numId="12" w16cid:durableId="1062557271">
    <w:abstractNumId w:val="27"/>
  </w:num>
  <w:num w:numId="13" w16cid:durableId="346062782">
    <w:abstractNumId w:val="27"/>
  </w:num>
  <w:num w:numId="14" w16cid:durableId="1455323343">
    <w:abstractNumId w:val="29"/>
  </w:num>
  <w:num w:numId="15" w16cid:durableId="1990404778">
    <w:abstractNumId w:val="27"/>
  </w:num>
  <w:num w:numId="16" w16cid:durableId="396052299">
    <w:abstractNumId w:val="18"/>
  </w:num>
  <w:num w:numId="17" w16cid:durableId="1360619035">
    <w:abstractNumId w:val="23"/>
  </w:num>
  <w:num w:numId="18" w16cid:durableId="1047606812">
    <w:abstractNumId w:val="19"/>
  </w:num>
  <w:num w:numId="19" w16cid:durableId="2127117843">
    <w:abstractNumId w:val="8"/>
  </w:num>
  <w:num w:numId="20" w16cid:durableId="389965950">
    <w:abstractNumId w:val="3"/>
  </w:num>
  <w:num w:numId="21" w16cid:durableId="128014799">
    <w:abstractNumId w:val="2"/>
  </w:num>
  <w:num w:numId="22" w16cid:durableId="805051200">
    <w:abstractNumId w:val="1"/>
  </w:num>
  <w:num w:numId="23" w16cid:durableId="801650818">
    <w:abstractNumId w:val="0"/>
  </w:num>
  <w:num w:numId="24" w16cid:durableId="114448337">
    <w:abstractNumId w:val="9"/>
  </w:num>
  <w:num w:numId="25" w16cid:durableId="1995445736">
    <w:abstractNumId w:val="7"/>
  </w:num>
  <w:num w:numId="26" w16cid:durableId="715348797">
    <w:abstractNumId w:val="6"/>
  </w:num>
  <w:num w:numId="27" w16cid:durableId="168905838">
    <w:abstractNumId w:val="5"/>
  </w:num>
  <w:num w:numId="28" w16cid:durableId="1113281911">
    <w:abstractNumId w:val="4"/>
  </w:num>
  <w:num w:numId="29" w16cid:durableId="201867558">
    <w:abstractNumId w:val="11"/>
  </w:num>
  <w:num w:numId="30" w16cid:durableId="1741096970">
    <w:abstractNumId w:val="20"/>
  </w:num>
  <w:num w:numId="31" w16cid:durableId="427163966">
    <w:abstractNumId w:val="22"/>
  </w:num>
  <w:num w:numId="32" w16cid:durableId="1873685358">
    <w:abstractNumId w:val="24"/>
  </w:num>
  <w:num w:numId="33" w16cid:durableId="1541896332">
    <w:abstractNumId w:val="32"/>
  </w:num>
  <w:num w:numId="34" w16cid:durableId="1067727031">
    <w:abstractNumId w:val="15"/>
  </w:num>
  <w:num w:numId="35" w16cid:durableId="763110741">
    <w:abstractNumId w:val="17"/>
  </w:num>
  <w:num w:numId="36" w16cid:durableId="1141768964">
    <w:abstractNumId w:val="26"/>
  </w:num>
  <w:num w:numId="37" w16cid:durableId="259219574">
    <w:abstractNumId w:val="14"/>
  </w:num>
  <w:num w:numId="38" w16cid:durableId="1784300762">
    <w:abstractNumId w:val="10"/>
  </w:num>
  <w:num w:numId="39" w16cid:durableId="1045641597">
    <w:abstractNumId w:val="28"/>
  </w:num>
  <w:num w:numId="40" w16cid:durableId="1940679247">
    <w:abstractNumId w:val="30"/>
  </w:num>
  <w:num w:numId="41" w16cid:durableId="444661888">
    <w:abstractNumId w:val="16"/>
  </w:num>
  <w:num w:numId="42" w16cid:durableId="1253969557">
    <w:abstractNumId w:val="13"/>
  </w:num>
  <w:num w:numId="43" w16cid:durableId="1229194314">
    <w:abstractNumId w:val="12"/>
  </w:num>
  <w:num w:numId="44" w16cid:durableId="12341242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hideSpellingErrors/>
  <w:proofState w:spelling="clean"/>
  <w:attachedTemplate r:id="rId1"/>
  <w:stylePaneFormatFilter w:val="0002" w:allStyles="0" w:customStyles="1"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MA-nytt" w:val="AMA-nytt 1/2002"/>
    <w:docVar w:name="BSAB" w:val="Nej"/>
    <w:docVar w:name="DoknamnIFot" w:val="Nej"/>
    <w:docVar w:name="Logo" w:val="Nej"/>
    <w:docVar w:name="REDA" w:val="AF"/>
    <w:docVar w:name="Titelsida" w:val="Nej"/>
    <w:docVar w:name="TOC" w:val="Nej"/>
  </w:docVars>
  <w:rsids>
    <w:rsidRoot w:val="00942551"/>
    <w:rsid w:val="00001F54"/>
    <w:rsid w:val="00010261"/>
    <w:rsid w:val="00010BAD"/>
    <w:rsid w:val="00010EDE"/>
    <w:rsid w:val="000115D7"/>
    <w:rsid w:val="00013BC1"/>
    <w:rsid w:val="00013C2C"/>
    <w:rsid w:val="00014C0C"/>
    <w:rsid w:val="00017F4D"/>
    <w:rsid w:val="00022CBA"/>
    <w:rsid w:val="00026E4B"/>
    <w:rsid w:val="000275C2"/>
    <w:rsid w:val="000320B7"/>
    <w:rsid w:val="00037FC1"/>
    <w:rsid w:val="00041193"/>
    <w:rsid w:val="000600EF"/>
    <w:rsid w:val="00061325"/>
    <w:rsid w:val="0006160F"/>
    <w:rsid w:val="000619E6"/>
    <w:rsid w:val="00063068"/>
    <w:rsid w:val="000638EB"/>
    <w:rsid w:val="0006541D"/>
    <w:rsid w:val="00065E5E"/>
    <w:rsid w:val="0006757D"/>
    <w:rsid w:val="00070687"/>
    <w:rsid w:val="00071BCF"/>
    <w:rsid w:val="00072EED"/>
    <w:rsid w:val="00073A64"/>
    <w:rsid w:val="000746E6"/>
    <w:rsid w:val="0008734E"/>
    <w:rsid w:val="000927BD"/>
    <w:rsid w:val="00093C47"/>
    <w:rsid w:val="000964B8"/>
    <w:rsid w:val="00096CFE"/>
    <w:rsid w:val="000A64FB"/>
    <w:rsid w:val="000A658C"/>
    <w:rsid w:val="000B0987"/>
    <w:rsid w:val="000B0CB4"/>
    <w:rsid w:val="000B1D5D"/>
    <w:rsid w:val="000B5E90"/>
    <w:rsid w:val="000B6E70"/>
    <w:rsid w:val="000B72C1"/>
    <w:rsid w:val="000C0691"/>
    <w:rsid w:val="000C2519"/>
    <w:rsid w:val="000C70CC"/>
    <w:rsid w:val="000D421E"/>
    <w:rsid w:val="000D557D"/>
    <w:rsid w:val="000D6B68"/>
    <w:rsid w:val="000D6DD3"/>
    <w:rsid w:val="000D7FB4"/>
    <w:rsid w:val="000E14EF"/>
    <w:rsid w:val="000F46B8"/>
    <w:rsid w:val="000F6495"/>
    <w:rsid w:val="000F6533"/>
    <w:rsid w:val="0010037A"/>
    <w:rsid w:val="00105459"/>
    <w:rsid w:val="0010574E"/>
    <w:rsid w:val="00121631"/>
    <w:rsid w:val="001227B0"/>
    <w:rsid w:val="00122B6C"/>
    <w:rsid w:val="00124B1C"/>
    <w:rsid w:val="00125C3C"/>
    <w:rsid w:val="00130FCD"/>
    <w:rsid w:val="00132784"/>
    <w:rsid w:val="00136856"/>
    <w:rsid w:val="001368EA"/>
    <w:rsid w:val="00140238"/>
    <w:rsid w:val="00141B74"/>
    <w:rsid w:val="00141F2B"/>
    <w:rsid w:val="001534EB"/>
    <w:rsid w:val="001541B0"/>
    <w:rsid w:val="001565F2"/>
    <w:rsid w:val="00157AF5"/>
    <w:rsid w:val="00163F73"/>
    <w:rsid w:val="00166F80"/>
    <w:rsid w:val="00170E21"/>
    <w:rsid w:val="00176B13"/>
    <w:rsid w:val="00177810"/>
    <w:rsid w:val="001823B8"/>
    <w:rsid w:val="00183E18"/>
    <w:rsid w:val="0018562C"/>
    <w:rsid w:val="00186654"/>
    <w:rsid w:val="00194233"/>
    <w:rsid w:val="0019475B"/>
    <w:rsid w:val="00195050"/>
    <w:rsid w:val="001979EE"/>
    <w:rsid w:val="001B3015"/>
    <w:rsid w:val="001B3484"/>
    <w:rsid w:val="001B40D1"/>
    <w:rsid w:val="001B4222"/>
    <w:rsid w:val="001C3DC2"/>
    <w:rsid w:val="001D167A"/>
    <w:rsid w:val="001D55B9"/>
    <w:rsid w:val="001D7F8A"/>
    <w:rsid w:val="001E1C9B"/>
    <w:rsid w:val="001E76F0"/>
    <w:rsid w:val="001E78B1"/>
    <w:rsid w:val="001F0EAC"/>
    <w:rsid w:val="001F187A"/>
    <w:rsid w:val="001F1E7B"/>
    <w:rsid w:val="001F3B25"/>
    <w:rsid w:val="002041A8"/>
    <w:rsid w:val="002065DC"/>
    <w:rsid w:val="0020752A"/>
    <w:rsid w:val="0021266E"/>
    <w:rsid w:val="00213044"/>
    <w:rsid w:val="002131E6"/>
    <w:rsid w:val="002141FB"/>
    <w:rsid w:val="0022042E"/>
    <w:rsid w:val="0022099A"/>
    <w:rsid w:val="00221DCE"/>
    <w:rsid w:val="0022280F"/>
    <w:rsid w:val="00223C18"/>
    <w:rsid w:val="00224C52"/>
    <w:rsid w:val="00226BEA"/>
    <w:rsid w:val="00232173"/>
    <w:rsid w:val="00240D1B"/>
    <w:rsid w:val="0024676E"/>
    <w:rsid w:val="00247C33"/>
    <w:rsid w:val="00250D77"/>
    <w:rsid w:val="00261967"/>
    <w:rsid w:val="00261A17"/>
    <w:rsid w:val="00263A8C"/>
    <w:rsid w:val="00264504"/>
    <w:rsid w:val="00265C15"/>
    <w:rsid w:val="00265DD3"/>
    <w:rsid w:val="00276C17"/>
    <w:rsid w:val="002819DC"/>
    <w:rsid w:val="002823A0"/>
    <w:rsid w:val="00285CC4"/>
    <w:rsid w:val="00290051"/>
    <w:rsid w:val="00290AA4"/>
    <w:rsid w:val="00293D43"/>
    <w:rsid w:val="00296439"/>
    <w:rsid w:val="00297790"/>
    <w:rsid w:val="00297AB9"/>
    <w:rsid w:val="002A2A38"/>
    <w:rsid w:val="002A5A4F"/>
    <w:rsid w:val="002A68F7"/>
    <w:rsid w:val="002B5CF9"/>
    <w:rsid w:val="002B7700"/>
    <w:rsid w:val="002C58EC"/>
    <w:rsid w:val="002D496F"/>
    <w:rsid w:val="002E3E42"/>
    <w:rsid w:val="002E7BC9"/>
    <w:rsid w:val="002F161B"/>
    <w:rsid w:val="002F1B72"/>
    <w:rsid w:val="002F34DC"/>
    <w:rsid w:val="002F3AA3"/>
    <w:rsid w:val="002F5066"/>
    <w:rsid w:val="002F66DB"/>
    <w:rsid w:val="002F6B97"/>
    <w:rsid w:val="002F7927"/>
    <w:rsid w:val="00300C3B"/>
    <w:rsid w:val="00300F0D"/>
    <w:rsid w:val="00303820"/>
    <w:rsid w:val="00307BCB"/>
    <w:rsid w:val="00307DFE"/>
    <w:rsid w:val="0031063F"/>
    <w:rsid w:val="00312445"/>
    <w:rsid w:val="0031720E"/>
    <w:rsid w:val="003209BE"/>
    <w:rsid w:val="00320DE0"/>
    <w:rsid w:val="00322086"/>
    <w:rsid w:val="00324122"/>
    <w:rsid w:val="003260E8"/>
    <w:rsid w:val="00327854"/>
    <w:rsid w:val="00331248"/>
    <w:rsid w:val="003313D2"/>
    <w:rsid w:val="00341128"/>
    <w:rsid w:val="00343030"/>
    <w:rsid w:val="00346F0A"/>
    <w:rsid w:val="00354605"/>
    <w:rsid w:val="00355B1F"/>
    <w:rsid w:val="00357443"/>
    <w:rsid w:val="00362B7B"/>
    <w:rsid w:val="0037055E"/>
    <w:rsid w:val="00372C4F"/>
    <w:rsid w:val="00375D24"/>
    <w:rsid w:val="00380C21"/>
    <w:rsid w:val="003940DC"/>
    <w:rsid w:val="003963DB"/>
    <w:rsid w:val="003A07E0"/>
    <w:rsid w:val="003A11FD"/>
    <w:rsid w:val="003A1F5E"/>
    <w:rsid w:val="003A2AA1"/>
    <w:rsid w:val="003A3341"/>
    <w:rsid w:val="003B287A"/>
    <w:rsid w:val="003B5354"/>
    <w:rsid w:val="003B7547"/>
    <w:rsid w:val="003C0F35"/>
    <w:rsid w:val="003C4F91"/>
    <w:rsid w:val="003C6D59"/>
    <w:rsid w:val="003C7009"/>
    <w:rsid w:val="003D54A6"/>
    <w:rsid w:val="003D58AD"/>
    <w:rsid w:val="003D6559"/>
    <w:rsid w:val="003D704A"/>
    <w:rsid w:val="003E11C2"/>
    <w:rsid w:val="003E27B4"/>
    <w:rsid w:val="003E4887"/>
    <w:rsid w:val="003E4B24"/>
    <w:rsid w:val="003E65D5"/>
    <w:rsid w:val="003E715F"/>
    <w:rsid w:val="003E75E2"/>
    <w:rsid w:val="003F069B"/>
    <w:rsid w:val="003F349C"/>
    <w:rsid w:val="003F4A13"/>
    <w:rsid w:val="003F553F"/>
    <w:rsid w:val="003F707E"/>
    <w:rsid w:val="003F7BCF"/>
    <w:rsid w:val="004056B6"/>
    <w:rsid w:val="00411D6D"/>
    <w:rsid w:val="00412DE6"/>
    <w:rsid w:val="00415AD6"/>
    <w:rsid w:val="00416309"/>
    <w:rsid w:val="004163ED"/>
    <w:rsid w:val="004174BE"/>
    <w:rsid w:val="004248D6"/>
    <w:rsid w:val="00424B0B"/>
    <w:rsid w:val="00425A7D"/>
    <w:rsid w:val="004311E4"/>
    <w:rsid w:val="00431474"/>
    <w:rsid w:val="0043171F"/>
    <w:rsid w:val="00442700"/>
    <w:rsid w:val="00447BA2"/>
    <w:rsid w:val="004526EB"/>
    <w:rsid w:val="00453D7E"/>
    <w:rsid w:val="0045495A"/>
    <w:rsid w:val="00454A33"/>
    <w:rsid w:val="00455939"/>
    <w:rsid w:val="00460F9B"/>
    <w:rsid w:val="00461449"/>
    <w:rsid w:val="00461AF3"/>
    <w:rsid w:val="00464855"/>
    <w:rsid w:val="00472B22"/>
    <w:rsid w:val="00474E21"/>
    <w:rsid w:val="00475A90"/>
    <w:rsid w:val="004765A5"/>
    <w:rsid w:val="00476B25"/>
    <w:rsid w:val="00481FB3"/>
    <w:rsid w:val="004821AA"/>
    <w:rsid w:val="00484199"/>
    <w:rsid w:val="00484921"/>
    <w:rsid w:val="0048575F"/>
    <w:rsid w:val="00492C6D"/>
    <w:rsid w:val="00495728"/>
    <w:rsid w:val="00495C33"/>
    <w:rsid w:val="004A2824"/>
    <w:rsid w:val="004A2E90"/>
    <w:rsid w:val="004A3657"/>
    <w:rsid w:val="004A4583"/>
    <w:rsid w:val="004A6586"/>
    <w:rsid w:val="004C0AA3"/>
    <w:rsid w:val="004C2A11"/>
    <w:rsid w:val="004D0FC1"/>
    <w:rsid w:val="004D19EC"/>
    <w:rsid w:val="004E09B6"/>
    <w:rsid w:val="004E1370"/>
    <w:rsid w:val="004E239B"/>
    <w:rsid w:val="004E4134"/>
    <w:rsid w:val="004E4922"/>
    <w:rsid w:val="004E5BB0"/>
    <w:rsid w:val="004E6C40"/>
    <w:rsid w:val="004E71B8"/>
    <w:rsid w:val="004F444E"/>
    <w:rsid w:val="004F5A3E"/>
    <w:rsid w:val="004F5A56"/>
    <w:rsid w:val="00503245"/>
    <w:rsid w:val="00504A2A"/>
    <w:rsid w:val="00510DCA"/>
    <w:rsid w:val="00512229"/>
    <w:rsid w:val="0053337F"/>
    <w:rsid w:val="005338D8"/>
    <w:rsid w:val="00534E7B"/>
    <w:rsid w:val="00543CCB"/>
    <w:rsid w:val="005461D4"/>
    <w:rsid w:val="0054737D"/>
    <w:rsid w:val="00547D5C"/>
    <w:rsid w:val="0055497C"/>
    <w:rsid w:val="005553BD"/>
    <w:rsid w:val="005571AB"/>
    <w:rsid w:val="00561533"/>
    <w:rsid w:val="00564BA5"/>
    <w:rsid w:val="00564CE1"/>
    <w:rsid w:val="005650DA"/>
    <w:rsid w:val="00565B75"/>
    <w:rsid w:val="0056642E"/>
    <w:rsid w:val="005665F0"/>
    <w:rsid w:val="00567522"/>
    <w:rsid w:val="00567A71"/>
    <w:rsid w:val="00570B54"/>
    <w:rsid w:val="00571322"/>
    <w:rsid w:val="005718E4"/>
    <w:rsid w:val="005764A5"/>
    <w:rsid w:val="00576D72"/>
    <w:rsid w:val="0058101D"/>
    <w:rsid w:val="00583216"/>
    <w:rsid w:val="00586337"/>
    <w:rsid w:val="00591BAA"/>
    <w:rsid w:val="005A0CDB"/>
    <w:rsid w:val="005A22C7"/>
    <w:rsid w:val="005A22F0"/>
    <w:rsid w:val="005A2EF8"/>
    <w:rsid w:val="005A635B"/>
    <w:rsid w:val="005A6D29"/>
    <w:rsid w:val="005A7C35"/>
    <w:rsid w:val="005B043F"/>
    <w:rsid w:val="005B22FE"/>
    <w:rsid w:val="005B2936"/>
    <w:rsid w:val="005C437E"/>
    <w:rsid w:val="005C56D8"/>
    <w:rsid w:val="005D083C"/>
    <w:rsid w:val="005D0CE1"/>
    <w:rsid w:val="005D54DE"/>
    <w:rsid w:val="005D78E2"/>
    <w:rsid w:val="005E033C"/>
    <w:rsid w:val="005E0E11"/>
    <w:rsid w:val="005E258D"/>
    <w:rsid w:val="005E3305"/>
    <w:rsid w:val="005E4B2A"/>
    <w:rsid w:val="005F4D81"/>
    <w:rsid w:val="005F4FC2"/>
    <w:rsid w:val="005F68E5"/>
    <w:rsid w:val="005F7D5D"/>
    <w:rsid w:val="00603ADF"/>
    <w:rsid w:val="006062BC"/>
    <w:rsid w:val="006078B8"/>
    <w:rsid w:val="00612B7B"/>
    <w:rsid w:val="00613025"/>
    <w:rsid w:val="00614518"/>
    <w:rsid w:val="00614ADC"/>
    <w:rsid w:val="00616AC9"/>
    <w:rsid w:val="00617AD9"/>
    <w:rsid w:val="00620144"/>
    <w:rsid w:val="0062315A"/>
    <w:rsid w:val="0062479F"/>
    <w:rsid w:val="00626F4F"/>
    <w:rsid w:val="00632AD8"/>
    <w:rsid w:val="00633E72"/>
    <w:rsid w:val="006434BC"/>
    <w:rsid w:val="00651056"/>
    <w:rsid w:val="00654C20"/>
    <w:rsid w:val="00660D40"/>
    <w:rsid w:val="0066184D"/>
    <w:rsid w:val="00662064"/>
    <w:rsid w:val="00662118"/>
    <w:rsid w:val="0066451E"/>
    <w:rsid w:val="00664E1D"/>
    <w:rsid w:val="006655BF"/>
    <w:rsid w:val="00665678"/>
    <w:rsid w:val="00671E37"/>
    <w:rsid w:val="00671EF5"/>
    <w:rsid w:val="006800BB"/>
    <w:rsid w:val="0068045C"/>
    <w:rsid w:val="00681929"/>
    <w:rsid w:val="00685080"/>
    <w:rsid w:val="00686731"/>
    <w:rsid w:val="00687DB5"/>
    <w:rsid w:val="00690B6E"/>
    <w:rsid w:val="00694474"/>
    <w:rsid w:val="00694634"/>
    <w:rsid w:val="00695181"/>
    <w:rsid w:val="006A211F"/>
    <w:rsid w:val="006A56E7"/>
    <w:rsid w:val="006B7164"/>
    <w:rsid w:val="006C1A2E"/>
    <w:rsid w:val="006C234A"/>
    <w:rsid w:val="006D23AD"/>
    <w:rsid w:val="006D5896"/>
    <w:rsid w:val="006E2DAD"/>
    <w:rsid w:val="006E30D0"/>
    <w:rsid w:val="006E3E8B"/>
    <w:rsid w:val="006E3E8D"/>
    <w:rsid w:val="006E5B99"/>
    <w:rsid w:val="006F1239"/>
    <w:rsid w:val="006F50EE"/>
    <w:rsid w:val="006F694D"/>
    <w:rsid w:val="006F73B7"/>
    <w:rsid w:val="006F7BD7"/>
    <w:rsid w:val="0070119D"/>
    <w:rsid w:val="007032F2"/>
    <w:rsid w:val="00706530"/>
    <w:rsid w:val="007067D8"/>
    <w:rsid w:val="0070798F"/>
    <w:rsid w:val="007125A1"/>
    <w:rsid w:val="00712E68"/>
    <w:rsid w:val="00714ED8"/>
    <w:rsid w:val="00721513"/>
    <w:rsid w:val="00723896"/>
    <w:rsid w:val="0072774D"/>
    <w:rsid w:val="00730A13"/>
    <w:rsid w:val="007334E1"/>
    <w:rsid w:val="00740DB0"/>
    <w:rsid w:val="00747A95"/>
    <w:rsid w:val="0075021E"/>
    <w:rsid w:val="00751F0B"/>
    <w:rsid w:val="0075295B"/>
    <w:rsid w:val="00757BCA"/>
    <w:rsid w:val="007609D3"/>
    <w:rsid w:val="0076561F"/>
    <w:rsid w:val="00765A2C"/>
    <w:rsid w:val="0077145F"/>
    <w:rsid w:val="00780669"/>
    <w:rsid w:val="00780729"/>
    <w:rsid w:val="00780760"/>
    <w:rsid w:val="00781B33"/>
    <w:rsid w:val="00783530"/>
    <w:rsid w:val="00784E75"/>
    <w:rsid w:val="0078514E"/>
    <w:rsid w:val="00785322"/>
    <w:rsid w:val="007854DB"/>
    <w:rsid w:val="00785CE1"/>
    <w:rsid w:val="00786B86"/>
    <w:rsid w:val="00791255"/>
    <w:rsid w:val="007944C4"/>
    <w:rsid w:val="007947C6"/>
    <w:rsid w:val="00797E8D"/>
    <w:rsid w:val="007B37F8"/>
    <w:rsid w:val="007B5CCC"/>
    <w:rsid w:val="007B64AE"/>
    <w:rsid w:val="007C2FD9"/>
    <w:rsid w:val="007D2547"/>
    <w:rsid w:val="007D4B21"/>
    <w:rsid w:val="007E254E"/>
    <w:rsid w:val="007E3B8A"/>
    <w:rsid w:val="007E3DF1"/>
    <w:rsid w:val="007F121B"/>
    <w:rsid w:val="007F1AB5"/>
    <w:rsid w:val="007F1E6B"/>
    <w:rsid w:val="007F3A8D"/>
    <w:rsid w:val="007F3AFB"/>
    <w:rsid w:val="007F517F"/>
    <w:rsid w:val="0080076D"/>
    <w:rsid w:val="00801BEE"/>
    <w:rsid w:val="00802B66"/>
    <w:rsid w:val="008057DD"/>
    <w:rsid w:val="00805CA2"/>
    <w:rsid w:val="00806029"/>
    <w:rsid w:val="00811E9C"/>
    <w:rsid w:val="0081602B"/>
    <w:rsid w:val="0082346B"/>
    <w:rsid w:val="008247F1"/>
    <w:rsid w:val="008256FA"/>
    <w:rsid w:val="00825C69"/>
    <w:rsid w:val="008261FC"/>
    <w:rsid w:val="00827D18"/>
    <w:rsid w:val="0083612D"/>
    <w:rsid w:val="008403DC"/>
    <w:rsid w:val="00843BBF"/>
    <w:rsid w:val="00851CB5"/>
    <w:rsid w:val="00852457"/>
    <w:rsid w:val="00855988"/>
    <w:rsid w:val="00861163"/>
    <w:rsid w:val="0086319B"/>
    <w:rsid w:val="00863889"/>
    <w:rsid w:val="00865118"/>
    <w:rsid w:val="00865682"/>
    <w:rsid w:val="00866F5E"/>
    <w:rsid w:val="00872DEF"/>
    <w:rsid w:val="0087311B"/>
    <w:rsid w:val="00875BAB"/>
    <w:rsid w:val="008802AF"/>
    <w:rsid w:val="008821D7"/>
    <w:rsid w:val="00882FB6"/>
    <w:rsid w:val="008841C4"/>
    <w:rsid w:val="00884458"/>
    <w:rsid w:val="00890989"/>
    <w:rsid w:val="0089204D"/>
    <w:rsid w:val="0089211A"/>
    <w:rsid w:val="00895DF5"/>
    <w:rsid w:val="008A3B33"/>
    <w:rsid w:val="008A4112"/>
    <w:rsid w:val="008A4B81"/>
    <w:rsid w:val="008A4C1F"/>
    <w:rsid w:val="008B1D0C"/>
    <w:rsid w:val="008B309B"/>
    <w:rsid w:val="008B44FA"/>
    <w:rsid w:val="008B5965"/>
    <w:rsid w:val="008B5C2D"/>
    <w:rsid w:val="008B6964"/>
    <w:rsid w:val="008C066C"/>
    <w:rsid w:val="008C221E"/>
    <w:rsid w:val="008C2740"/>
    <w:rsid w:val="008C39E5"/>
    <w:rsid w:val="008C6407"/>
    <w:rsid w:val="008D5A91"/>
    <w:rsid w:val="008D7010"/>
    <w:rsid w:val="008E0AB2"/>
    <w:rsid w:val="008E1FD3"/>
    <w:rsid w:val="008E4732"/>
    <w:rsid w:val="008F2DB0"/>
    <w:rsid w:val="008F4A0F"/>
    <w:rsid w:val="00901E35"/>
    <w:rsid w:val="009053CF"/>
    <w:rsid w:val="00905E7A"/>
    <w:rsid w:val="00906959"/>
    <w:rsid w:val="009109DC"/>
    <w:rsid w:val="009127CE"/>
    <w:rsid w:val="00917441"/>
    <w:rsid w:val="00917DA4"/>
    <w:rsid w:val="00922153"/>
    <w:rsid w:val="0092524D"/>
    <w:rsid w:val="00925E1A"/>
    <w:rsid w:val="0092744B"/>
    <w:rsid w:val="00932A12"/>
    <w:rsid w:val="00933E3B"/>
    <w:rsid w:val="00934029"/>
    <w:rsid w:val="00937689"/>
    <w:rsid w:val="00940A56"/>
    <w:rsid w:val="009411B2"/>
    <w:rsid w:val="00941AE5"/>
    <w:rsid w:val="009422E2"/>
    <w:rsid w:val="009423D8"/>
    <w:rsid w:val="00942551"/>
    <w:rsid w:val="00943030"/>
    <w:rsid w:val="00944CD2"/>
    <w:rsid w:val="00944F8F"/>
    <w:rsid w:val="00953D6D"/>
    <w:rsid w:val="00954E77"/>
    <w:rsid w:val="00960E98"/>
    <w:rsid w:val="00964DD3"/>
    <w:rsid w:val="00964EAC"/>
    <w:rsid w:val="00970838"/>
    <w:rsid w:val="00970B61"/>
    <w:rsid w:val="00980B34"/>
    <w:rsid w:val="0098169F"/>
    <w:rsid w:val="00981BF5"/>
    <w:rsid w:val="0098256C"/>
    <w:rsid w:val="00983434"/>
    <w:rsid w:val="00991F88"/>
    <w:rsid w:val="009927AE"/>
    <w:rsid w:val="009946B5"/>
    <w:rsid w:val="009A2571"/>
    <w:rsid w:val="009A2F8D"/>
    <w:rsid w:val="009A31F8"/>
    <w:rsid w:val="009A3373"/>
    <w:rsid w:val="009A41ED"/>
    <w:rsid w:val="009A4E8E"/>
    <w:rsid w:val="009B1000"/>
    <w:rsid w:val="009B281C"/>
    <w:rsid w:val="009B36EF"/>
    <w:rsid w:val="009B63C2"/>
    <w:rsid w:val="009B65E4"/>
    <w:rsid w:val="009C1E8B"/>
    <w:rsid w:val="009C6EBE"/>
    <w:rsid w:val="009C7FAB"/>
    <w:rsid w:val="009D3430"/>
    <w:rsid w:val="009E05D2"/>
    <w:rsid w:val="009E28AB"/>
    <w:rsid w:val="009E5444"/>
    <w:rsid w:val="009F09C9"/>
    <w:rsid w:val="009F4745"/>
    <w:rsid w:val="009F6DC8"/>
    <w:rsid w:val="00A02193"/>
    <w:rsid w:val="00A02425"/>
    <w:rsid w:val="00A05AA7"/>
    <w:rsid w:val="00A1089E"/>
    <w:rsid w:val="00A1106D"/>
    <w:rsid w:val="00A21F2C"/>
    <w:rsid w:val="00A23882"/>
    <w:rsid w:val="00A23E43"/>
    <w:rsid w:val="00A27B68"/>
    <w:rsid w:val="00A27CAD"/>
    <w:rsid w:val="00A30FF6"/>
    <w:rsid w:val="00A31F93"/>
    <w:rsid w:val="00A332B7"/>
    <w:rsid w:val="00A404A8"/>
    <w:rsid w:val="00A40C3F"/>
    <w:rsid w:val="00A41548"/>
    <w:rsid w:val="00A41E29"/>
    <w:rsid w:val="00A4270C"/>
    <w:rsid w:val="00A443F6"/>
    <w:rsid w:val="00A448A7"/>
    <w:rsid w:val="00A53739"/>
    <w:rsid w:val="00A57CF4"/>
    <w:rsid w:val="00A606BF"/>
    <w:rsid w:val="00A62A68"/>
    <w:rsid w:val="00A63D93"/>
    <w:rsid w:val="00A66461"/>
    <w:rsid w:val="00A778F4"/>
    <w:rsid w:val="00A80F8A"/>
    <w:rsid w:val="00A83B17"/>
    <w:rsid w:val="00A86FE9"/>
    <w:rsid w:val="00A91473"/>
    <w:rsid w:val="00A95AC1"/>
    <w:rsid w:val="00AA3D2E"/>
    <w:rsid w:val="00AB38EE"/>
    <w:rsid w:val="00AB3FBD"/>
    <w:rsid w:val="00AB405D"/>
    <w:rsid w:val="00AB441F"/>
    <w:rsid w:val="00AB4CFB"/>
    <w:rsid w:val="00AB6026"/>
    <w:rsid w:val="00AB6602"/>
    <w:rsid w:val="00AB74F6"/>
    <w:rsid w:val="00AC33DD"/>
    <w:rsid w:val="00AC3F12"/>
    <w:rsid w:val="00AC751B"/>
    <w:rsid w:val="00AD12EE"/>
    <w:rsid w:val="00AD2BEF"/>
    <w:rsid w:val="00AD6F05"/>
    <w:rsid w:val="00AD7AE6"/>
    <w:rsid w:val="00AE1B83"/>
    <w:rsid w:val="00AE20D6"/>
    <w:rsid w:val="00AE3A02"/>
    <w:rsid w:val="00AE4DD7"/>
    <w:rsid w:val="00AE4EB8"/>
    <w:rsid w:val="00AE6F94"/>
    <w:rsid w:val="00AF0CAE"/>
    <w:rsid w:val="00AF1CEF"/>
    <w:rsid w:val="00AF24D0"/>
    <w:rsid w:val="00AF6224"/>
    <w:rsid w:val="00B02C64"/>
    <w:rsid w:val="00B04733"/>
    <w:rsid w:val="00B05BA7"/>
    <w:rsid w:val="00B151AC"/>
    <w:rsid w:val="00B21217"/>
    <w:rsid w:val="00B24053"/>
    <w:rsid w:val="00B2672A"/>
    <w:rsid w:val="00B26A32"/>
    <w:rsid w:val="00B27BE7"/>
    <w:rsid w:val="00B27F51"/>
    <w:rsid w:val="00B31AE2"/>
    <w:rsid w:val="00B3394E"/>
    <w:rsid w:val="00B33E74"/>
    <w:rsid w:val="00B347DD"/>
    <w:rsid w:val="00B349AC"/>
    <w:rsid w:val="00B36857"/>
    <w:rsid w:val="00B4326B"/>
    <w:rsid w:val="00B477BB"/>
    <w:rsid w:val="00B50BE7"/>
    <w:rsid w:val="00B51F71"/>
    <w:rsid w:val="00B53A23"/>
    <w:rsid w:val="00B60691"/>
    <w:rsid w:val="00B60E63"/>
    <w:rsid w:val="00B64AA7"/>
    <w:rsid w:val="00B72E61"/>
    <w:rsid w:val="00B75F3B"/>
    <w:rsid w:val="00B802D3"/>
    <w:rsid w:val="00B83524"/>
    <w:rsid w:val="00B83BB9"/>
    <w:rsid w:val="00B95898"/>
    <w:rsid w:val="00B95DAE"/>
    <w:rsid w:val="00BA0162"/>
    <w:rsid w:val="00BA1C81"/>
    <w:rsid w:val="00BA49F5"/>
    <w:rsid w:val="00BA4F42"/>
    <w:rsid w:val="00BA6670"/>
    <w:rsid w:val="00BA6803"/>
    <w:rsid w:val="00BB4CF3"/>
    <w:rsid w:val="00BB7818"/>
    <w:rsid w:val="00BC2056"/>
    <w:rsid w:val="00BC365B"/>
    <w:rsid w:val="00BD33C1"/>
    <w:rsid w:val="00BD4729"/>
    <w:rsid w:val="00BD4AB2"/>
    <w:rsid w:val="00BD710D"/>
    <w:rsid w:val="00BD71FB"/>
    <w:rsid w:val="00BE2148"/>
    <w:rsid w:val="00BE2265"/>
    <w:rsid w:val="00BF49EA"/>
    <w:rsid w:val="00BF4A46"/>
    <w:rsid w:val="00C01E1F"/>
    <w:rsid w:val="00C05BBF"/>
    <w:rsid w:val="00C05D6F"/>
    <w:rsid w:val="00C05D87"/>
    <w:rsid w:val="00C062C5"/>
    <w:rsid w:val="00C117B4"/>
    <w:rsid w:val="00C14A33"/>
    <w:rsid w:val="00C1678C"/>
    <w:rsid w:val="00C16969"/>
    <w:rsid w:val="00C21CC4"/>
    <w:rsid w:val="00C252B5"/>
    <w:rsid w:val="00C26983"/>
    <w:rsid w:val="00C31199"/>
    <w:rsid w:val="00C31F0F"/>
    <w:rsid w:val="00C31F52"/>
    <w:rsid w:val="00C3453B"/>
    <w:rsid w:val="00C34DD3"/>
    <w:rsid w:val="00C35486"/>
    <w:rsid w:val="00C431D4"/>
    <w:rsid w:val="00C4451E"/>
    <w:rsid w:val="00C44F89"/>
    <w:rsid w:val="00C52817"/>
    <w:rsid w:val="00C60A18"/>
    <w:rsid w:val="00C657DB"/>
    <w:rsid w:val="00C66A90"/>
    <w:rsid w:val="00C67E87"/>
    <w:rsid w:val="00C719CE"/>
    <w:rsid w:val="00C72119"/>
    <w:rsid w:val="00C72FE7"/>
    <w:rsid w:val="00C844A2"/>
    <w:rsid w:val="00C91658"/>
    <w:rsid w:val="00C92069"/>
    <w:rsid w:val="00C926B3"/>
    <w:rsid w:val="00C94325"/>
    <w:rsid w:val="00C95AE9"/>
    <w:rsid w:val="00C97F70"/>
    <w:rsid w:val="00CA3771"/>
    <w:rsid w:val="00CA3810"/>
    <w:rsid w:val="00CA3A53"/>
    <w:rsid w:val="00CA5B2A"/>
    <w:rsid w:val="00CA65EA"/>
    <w:rsid w:val="00CA7AEB"/>
    <w:rsid w:val="00CB004A"/>
    <w:rsid w:val="00CB5F81"/>
    <w:rsid w:val="00CB7C3A"/>
    <w:rsid w:val="00CC07F6"/>
    <w:rsid w:val="00CC2B53"/>
    <w:rsid w:val="00CC43DB"/>
    <w:rsid w:val="00CC483C"/>
    <w:rsid w:val="00CC58A3"/>
    <w:rsid w:val="00CC76F1"/>
    <w:rsid w:val="00CD2459"/>
    <w:rsid w:val="00CD3FFB"/>
    <w:rsid w:val="00CD46F1"/>
    <w:rsid w:val="00CF170D"/>
    <w:rsid w:val="00CF3CEB"/>
    <w:rsid w:val="00D00C2E"/>
    <w:rsid w:val="00D01C44"/>
    <w:rsid w:val="00D03D6D"/>
    <w:rsid w:val="00D03E36"/>
    <w:rsid w:val="00D10783"/>
    <w:rsid w:val="00D221BB"/>
    <w:rsid w:val="00D24452"/>
    <w:rsid w:val="00D25AC5"/>
    <w:rsid w:val="00D264FA"/>
    <w:rsid w:val="00D309DE"/>
    <w:rsid w:val="00D31DFA"/>
    <w:rsid w:val="00D325C1"/>
    <w:rsid w:val="00D32EFB"/>
    <w:rsid w:val="00D3453C"/>
    <w:rsid w:val="00D35349"/>
    <w:rsid w:val="00D419E1"/>
    <w:rsid w:val="00D41A8C"/>
    <w:rsid w:val="00D42E0C"/>
    <w:rsid w:val="00D479BE"/>
    <w:rsid w:val="00D53FA4"/>
    <w:rsid w:val="00D553AC"/>
    <w:rsid w:val="00D5659A"/>
    <w:rsid w:val="00D62E09"/>
    <w:rsid w:val="00D63389"/>
    <w:rsid w:val="00D63667"/>
    <w:rsid w:val="00D6479D"/>
    <w:rsid w:val="00D70831"/>
    <w:rsid w:val="00D80AD6"/>
    <w:rsid w:val="00D81C95"/>
    <w:rsid w:val="00D85B4B"/>
    <w:rsid w:val="00D86E12"/>
    <w:rsid w:val="00D90170"/>
    <w:rsid w:val="00D90F4D"/>
    <w:rsid w:val="00D933B1"/>
    <w:rsid w:val="00D93552"/>
    <w:rsid w:val="00D9446B"/>
    <w:rsid w:val="00D9520F"/>
    <w:rsid w:val="00D95CDC"/>
    <w:rsid w:val="00D96D4A"/>
    <w:rsid w:val="00D97356"/>
    <w:rsid w:val="00DA5B13"/>
    <w:rsid w:val="00DA5BFB"/>
    <w:rsid w:val="00DA6974"/>
    <w:rsid w:val="00DA6B8A"/>
    <w:rsid w:val="00DC67E6"/>
    <w:rsid w:val="00DD07AB"/>
    <w:rsid w:val="00DD21E0"/>
    <w:rsid w:val="00DD7725"/>
    <w:rsid w:val="00DF0F7E"/>
    <w:rsid w:val="00DF3A58"/>
    <w:rsid w:val="00DF4DC9"/>
    <w:rsid w:val="00DF69A3"/>
    <w:rsid w:val="00DF6CC3"/>
    <w:rsid w:val="00E006E0"/>
    <w:rsid w:val="00E02BB2"/>
    <w:rsid w:val="00E04E53"/>
    <w:rsid w:val="00E05011"/>
    <w:rsid w:val="00E1002C"/>
    <w:rsid w:val="00E123A0"/>
    <w:rsid w:val="00E130C3"/>
    <w:rsid w:val="00E148D0"/>
    <w:rsid w:val="00E153A3"/>
    <w:rsid w:val="00E20CEE"/>
    <w:rsid w:val="00E232B6"/>
    <w:rsid w:val="00E26382"/>
    <w:rsid w:val="00E30060"/>
    <w:rsid w:val="00E31274"/>
    <w:rsid w:val="00E31BCF"/>
    <w:rsid w:val="00E32F4B"/>
    <w:rsid w:val="00E33152"/>
    <w:rsid w:val="00E3760A"/>
    <w:rsid w:val="00E408D1"/>
    <w:rsid w:val="00E40AC0"/>
    <w:rsid w:val="00E415E4"/>
    <w:rsid w:val="00E43CB0"/>
    <w:rsid w:val="00E46D0D"/>
    <w:rsid w:val="00E479AF"/>
    <w:rsid w:val="00E50300"/>
    <w:rsid w:val="00E518E6"/>
    <w:rsid w:val="00E5248C"/>
    <w:rsid w:val="00E52FA7"/>
    <w:rsid w:val="00E53D3F"/>
    <w:rsid w:val="00E600DA"/>
    <w:rsid w:val="00E61F4F"/>
    <w:rsid w:val="00E62831"/>
    <w:rsid w:val="00E66966"/>
    <w:rsid w:val="00E74DB3"/>
    <w:rsid w:val="00E7681B"/>
    <w:rsid w:val="00E76A65"/>
    <w:rsid w:val="00E81758"/>
    <w:rsid w:val="00E82AAD"/>
    <w:rsid w:val="00E84BFC"/>
    <w:rsid w:val="00E8522B"/>
    <w:rsid w:val="00E9157E"/>
    <w:rsid w:val="00E9298A"/>
    <w:rsid w:val="00E94131"/>
    <w:rsid w:val="00EA0ADA"/>
    <w:rsid w:val="00EA1DE8"/>
    <w:rsid w:val="00EA247D"/>
    <w:rsid w:val="00EA329C"/>
    <w:rsid w:val="00EA64A5"/>
    <w:rsid w:val="00EA6A44"/>
    <w:rsid w:val="00EA74E5"/>
    <w:rsid w:val="00EB0D75"/>
    <w:rsid w:val="00EC2E0A"/>
    <w:rsid w:val="00ED0C9F"/>
    <w:rsid w:val="00ED4A40"/>
    <w:rsid w:val="00ED5B23"/>
    <w:rsid w:val="00ED70C3"/>
    <w:rsid w:val="00EE4CAD"/>
    <w:rsid w:val="00EE5E0B"/>
    <w:rsid w:val="00EE7356"/>
    <w:rsid w:val="00EF0DE5"/>
    <w:rsid w:val="00EF2000"/>
    <w:rsid w:val="00EF53DD"/>
    <w:rsid w:val="00EF6412"/>
    <w:rsid w:val="00F00060"/>
    <w:rsid w:val="00F020AA"/>
    <w:rsid w:val="00F04516"/>
    <w:rsid w:val="00F05600"/>
    <w:rsid w:val="00F05992"/>
    <w:rsid w:val="00F05DDD"/>
    <w:rsid w:val="00F071E6"/>
    <w:rsid w:val="00F11079"/>
    <w:rsid w:val="00F1236D"/>
    <w:rsid w:val="00F124A2"/>
    <w:rsid w:val="00F13E44"/>
    <w:rsid w:val="00F14A80"/>
    <w:rsid w:val="00F17CD8"/>
    <w:rsid w:val="00F234B3"/>
    <w:rsid w:val="00F24DFA"/>
    <w:rsid w:val="00F26A2D"/>
    <w:rsid w:val="00F26E1A"/>
    <w:rsid w:val="00F3122B"/>
    <w:rsid w:val="00F32152"/>
    <w:rsid w:val="00F45DEE"/>
    <w:rsid w:val="00F473CE"/>
    <w:rsid w:val="00F5109F"/>
    <w:rsid w:val="00F534E5"/>
    <w:rsid w:val="00F53893"/>
    <w:rsid w:val="00F55D15"/>
    <w:rsid w:val="00F567CD"/>
    <w:rsid w:val="00F56D45"/>
    <w:rsid w:val="00F57FC6"/>
    <w:rsid w:val="00F601AB"/>
    <w:rsid w:val="00F63C30"/>
    <w:rsid w:val="00F642BA"/>
    <w:rsid w:val="00F72EAD"/>
    <w:rsid w:val="00F7419A"/>
    <w:rsid w:val="00F7568D"/>
    <w:rsid w:val="00F7633D"/>
    <w:rsid w:val="00F7758B"/>
    <w:rsid w:val="00F831B6"/>
    <w:rsid w:val="00F92B1A"/>
    <w:rsid w:val="00F92DE7"/>
    <w:rsid w:val="00F93EFB"/>
    <w:rsid w:val="00F95E5B"/>
    <w:rsid w:val="00FA7CD0"/>
    <w:rsid w:val="00FB566B"/>
    <w:rsid w:val="00FC03C0"/>
    <w:rsid w:val="00FC1770"/>
    <w:rsid w:val="00FC18AA"/>
    <w:rsid w:val="00FC3B37"/>
    <w:rsid w:val="00FC46A0"/>
    <w:rsid w:val="00FC59ED"/>
    <w:rsid w:val="00FC724A"/>
    <w:rsid w:val="00FD4BCD"/>
    <w:rsid w:val="00FD55D1"/>
    <w:rsid w:val="00FE2A36"/>
    <w:rsid w:val="00FE379F"/>
    <w:rsid w:val="00FF08F1"/>
    <w:rsid w:val="00FF1961"/>
    <w:rsid w:val="00FF1B98"/>
    <w:rsid w:val="00FF5ADD"/>
    <w:rsid w:val="0C0587D8"/>
    <w:rsid w:val="0DDF5EBC"/>
    <w:rsid w:val="1C3FF250"/>
    <w:rsid w:val="1FF3A018"/>
    <w:rsid w:val="363F2CC8"/>
    <w:rsid w:val="381903AC"/>
    <w:rsid w:val="38A09138"/>
    <w:rsid w:val="3A845052"/>
    <w:rsid w:val="416BDF3B"/>
    <w:rsid w:val="451BCD62"/>
    <w:rsid w:val="559BC641"/>
    <w:rsid w:val="6D72E22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5BAA0"/>
  <w15:docId w15:val="{3811DE84-CA4E-4740-A38B-CEC470BBA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E8D"/>
    <w:pPr>
      <w:tabs>
        <w:tab w:val="right" w:pos="9979"/>
      </w:tabs>
    </w:pPr>
    <w:rPr>
      <w:rFonts w:ascii="Arial" w:hAnsi="Arial"/>
      <w:sz w:val="22"/>
    </w:rPr>
  </w:style>
  <w:style w:type="paragraph" w:styleId="Rubrik1">
    <w:name w:val="heading 1"/>
    <w:basedOn w:val="Normal"/>
    <w:next w:val="BESKbrdtext"/>
    <w:qFormat/>
    <w:rsid w:val="004A2824"/>
    <w:pPr>
      <w:keepNext/>
      <w:suppressAutoHyphens/>
      <w:spacing w:before="240"/>
      <w:ind w:left="1418" w:right="851" w:hanging="1418"/>
      <w:outlineLvl w:val="0"/>
    </w:pPr>
    <w:rPr>
      <w:b/>
      <w:caps/>
      <w:sz w:val="26"/>
    </w:rPr>
  </w:style>
  <w:style w:type="paragraph" w:styleId="Rubrik2">
    <w:name w:val="heading 2"/>
    <w:basedOn w:val="Rubrik1"/>
    <w:next w:val="BESKbrdtext"/>
    <w:qFormat/>
    <w:rsid w:val="00FC46A0"/>
    <w:pPr>
      <w:keepLines/>
      <w:spacing w:before="360" w:after="120"/>
      <w:outlineLvl w:val="1"/>
    </w:pPr>
  </w:style>
  <w:style w:type="paragraph" w:styleId="Rubrik3">
    <w:name w:val="heading 3"/>
    <w:basedOn w:val="Rubrik1"/>
    <w:next w:val="BESKbrdtext"/>
    <w:qFormat/>
    <w:rsid w:val="001541B0"/>
    <w:pPr>
      <w:outlineLvl w:val="2"/>
    </w:pPr>
  </w:style>
  <w:style w:type="paragraph" w:styleId="Rubrik4">
    <w:name w:val="heading 4"/>
    <w:basedOn w:val="Rubrik1"/>
    <w:next w:val="BESKbrdtext"/>
    <w:qFormat/>
    <w:rsid w:val="004A2824"/>
    <w:pPr>
      <w:outlineLvl w:val="3"/>
    </w:pPr>
    <w:rPr>
      <w:caps w:val="0"/>
    </w:rPr>
  </w:style>
  <w:style w:type="paragraph" w:styleId="Rubrik5">
    <w:name w:val="heading 5"/>
    <w:basedOn w:val="Rubrik1"/>
    <w:next w:val="BESKbrdtext"/>
    <w:qFormat/>
    <w:rsid w:val="004A2824"/>
    <w:pPr>
      <w:outlineLvl w:val="4"/>
    </w:pPr>
    <w:rPr>
      <w:caps w:val="0"/>
    </w:rPr>
  </w:style>
  <w:style w:type="paragraph" w:styleId="Rubrik6">
    <w:name w:val="heading 6"/>
    <w:basedOn w:val="Rubrik1"/>
    <w:next w:val="BESKbrdtext"/>
    <w:qFormat/>
    <w:rsid w:val="004A2824"/>
    <w:pPr>
      <w:outlineLvl w:val="5"/>
    </w:pPr>
    <w:rPr>
      <w:caps w:val="0"/>
    </w:rPr>
  </w:style>
  <w:style w:type="paragraph" w:styleId="Rubrik7">
    <w:name w:val="heading 7"/>
    <w:basedOn w:val="Rubrik1"/>
    <w:next w:val="BESKbrdtext"/>
    <w:qFormat/>
    <w:rsid w:val="004A2824"/>
    <w:pPr>
      <w:outlineLvl w:val="6"/>
    </w:pPr>
    <w:rPr>
      <w:caps w:val="0"/>
    </w:rPr>
  </w:style>
  <w:style w:type="paragraph" w:styleId="Rubrik8">
    <w:name w:val="heading 8"/>
    <w:basedOn w:val="Rubrik1"/>
    <w:next w:val="BESKbrdtext"/>
    <w:qFormat/>
    <w:rsid w:val="004A2824"/>
    <w:pPr>
      <w:ind w:right="595"/>
      <w:outlineLvl w:val="7"/>
    </w:pPr>
    <w:rPr>
      <w:caps w:val="0"/>
    </w:rPr>
  </w:style>
  <w:style w:type="paragraph" w:styleId="Rubrik9">
    <w:name w:val="heading 9"/>
    <w:basedOn w:val="Rubrik2"/>
    <w:next w:val="Normal"/>
    <w:qFormat/>
    <w:rsid w:val="004A2824"/>
    <w:pPr>
      <w:ind w:right="595"/>
      <w:outlineLvl w:val="8"/>
    </w:pPr>
    <w:rPr>
      <w:caps w:val="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rsid w:val="001541B0"/>
    <w:pPr>
      <w:tabs>
        <w:tab w:val="center" w:pos="4252"/>
        <w:tab w:val="right" w:pos="8504"/>
      </w:tabs>
    </w:pPr>
    <w:rPr>
      <w:sz w:val="18"/>
    </w:rPr>
  </w:style>
  <w:style w:type="paragraph" w:styleId="Sidfot">
    <w:name w:val="footer"/>
    <w:basedOn w:val="Normal"/>
    <w:rsid w:val="001541B0"/>
    <w:pPr>
      <w:tabs>
        <w:tab w:val="left" w:pos="1418"/>
        <w:tab w:val="center" w:pos="4536"/>
        <w:tab w:val="right" w:pos="9072"/>
      </w:tabs>
      <w:ind w:left="-74"/>
    </w:pPr>
    <w:rPr>
      <w:sz w:val="16"/>
    </w:rPr>
  </w:style>
  <w:style w:type="paragraph" w:customStyle="1" w:styleId="BESKbrdtext">
    <w:name w:val="BESKbrödtext"/>
    <w:basedOn w:val="Normal"/>
    <w:link w:val="BESKbrdtextCharChar"/>
    <w:rsid w:val="006E30D0"/>
    <w:pPr>
      <w:tabs>
        <w:tab w:val="left" w:pos="2835"/>
        <w:tab w:val="left" w:pos="4253"/>
        <w:tab w:val="left" w:pos="5670"/>
        <w:tab w:val="left" w:pos="7088"/>
        <w:tab w:val="left" w:pos="8505"/>
      </w:tabs>
      <w:spacing w:before="80" w:after="80"/>
      <w:ind w:left="1418" w:right="851"/>
    </w:pPr>
  </w:style>
  <w:style w:type="character" w:customStyle="1" w:styleId="BESKbrdtextCharChar">
    <w:name w:val="BESKbrödtext Char Char"/>
    <w:basedOn w:val="Standardstycketeckensnitt"/>
    <w:link w:val="BESKbrdtext"/>
    <w:rsid w:val="006E30D0"/>
    <w:rPr>
      <w:rFonts w:ascii="Arial" w:hAnsi="Arial"/>
      <w:sz w:val="22"/>
    </w:rPr>
  </w:style>
  <w:style w:type="paragraph" w:customStyle="1" w:styleId="BESKblankhuvud">
    <w:name w:val="BESKblankhuvud"/>
    <w:basedOn w:val="Normal"/>
    <w:rsid w:val="00AE1B83"/>
    <w:pPr>
      <w:tabs>
        <w:tab w:val="clear" w:pos="9979"/>
        <w:tab w:val="left" w:pos="567"/>
      </w:tabs>
      <w:spacing w:before="60"/>
      <w:ind w:left="567" w:hanging="567"/>
    </w:pPr>
    <w:rPr>
      <w:sz w:val="18"/>
    </w:rPr>
  </w:style>
  <w:style w:type="character" w:styleId="Hyperlnk">
    <w:name w:val="Hyperlink"/>
    <w:basedOn w:val="Standardstycketeckensnitt"/>
    <w:rsid w:val="000A658C"/>
    <w:rPr>
      <w:color w:val="0000FF"/>
      <w:u w:val="single"/>
    </w:rPr>
  </w:style>
  <w:style w:type="paragraph" w:customStyle="1" w:styleId="BESKokod1">
    <w:name w:val="BESKokod1"/>
    <w:basedOn w:val="BESKrub1"/>
    <w:next w:val="BESKbrdtext"/>
    <w:rsid w:val="00176B13"/>
    <w:pPr>
      <w:ind w:firstLine="0"/>
      <w:outlineLvl w:val="9"/>
    </w:pPr>
    <w:rPr>
      <w:b w:val="0"/>
      <w:i/>
    </w:rPr>
  </w:style>
  <w:style w:type="paragraph" w:customStyle="1" w:styleId="BESKrub1">
    <w:name w:val="BESKrub1"/>
    <w:basedOn w:val="Normal"/>
    <w:next w:val="BESKbrdtext"/>
    <w:rsid w:val="00CC76F1"/>
    <w:pPr>
      <w:suppressAutoHyphens/>
      <w:spacing w:before="240"/>
      <w:ind w:left="1418" w:right="851" w:hanging="1418"/>
      <w:outlineLvl w:val="0"/>
    </w:pPr>
    <w:rPr>
      <w:b/>
      <w:caps/>
      <w:sz w:val="26"/>
    </w:rPr>
  </w:style>
  <w:style w:type="paragraph" w:customStyle="1" w:styleId="BESKbrdtexttank">
    <w:name w:val="BESKbrödtexttank"/>
    <w:basedOn w:val="BESKbrdtext"/>
    <w:rsid w:val="001541B0"/>
    <w:pPr>
      <w:numPr>
        <w:numId w:val="1"/>
      </w:numPr>
      <w:tabs>
        <w:tab w:val="clear" w:pos="360"/>
        <w:tab w:val="left" w:pos="1758"/>
      </w:tabs>
    </w:pPr>
  </w:style>
  <w:style w:type="paragraph" w:customStyle="1" w:styleId="BESKlista1">
    <w:name w:val="BESKlista1"/>
    <w:basedOn w:val="BESKbrdtext"/>
    <w:rsid w:val="00472B22"/>
    <w:pPr>
      <w:tabs>
        <w:tab w:val="left" w:pos="1985"/>
      </w:tabs>
      <w:ind w:left="1985" w:hanging="567"/>
    </w:pPr>
  </w:style>
  <w:style w:type="paragraph" w:customStyle="1" w:styleId="BESKrd">
    <w:name w:val="BESKråd"/>
    <w:basedOn w:val="BESKbrdtext"/>
    <w:next w:val="BESKbrdtext"/>
    <w:rsid w:val="00AB6602"/>
    <w:pPr>
      <w:tabs>
        <w:tab w:val="clear" w:pos="2835"/>
        <w:tab w:val="clear" w:pos="4253"/>
        <w:tab w:val="clear" w:pos="5670"/>
        <w:tab w:val="clear" w:pos="7088"/>
        <w:tab w:val="clear" w:pos="8505"/>
        <w:tab w:val="clear" w:pos="9979"/>
      </w:tabs>
    </w:pPr>
    <w:rPr>
      <w:vanish/>
      <w:color w:val="FF0000"/>
    </w:rPr>
  </w:style>
  <w:style w:type="paragraph" w:customStyle="1" w:styleId="BESKrdtank">
    <w:name w:val="BESKrådtank"/>
    <w:basedOn w:val="BESKbrdtext"/>
    <w:next w:val="BESKbrdtext"/>
    <w:rsid w:val="001227B0"/>
    <w:pPr>
      <w:tabs>
        <w:tab w:val="clear" w:pos="2835"/>
        <w:tab w:val="clear" w:pos="4253"/>
        <w:tab w:val="clear" w:pos="5670"/>
        <w:tab w:val="clear" w:pos="7088"/>
        <w:tab w:val="clear" w:pos="8505"/>
        <w:tab w:val="clear" w:pos="9979"/>
      </w:tabs>
    </w:pPr>
    <w:rPr>
      <w:vanish/>
      <w:color w:val="FF0000"/>
    </w:rPr>
  </w:style>
  <w:style w:type="paragraph" w:customStyle="1" w:styleId="BESKrub2">
    <w:name w:val="BESKrub2"/>
    <w:basedOn w:val="BESKrub1"/>
    <w:next w:val="BESKbrdtext"/>
    <w:rsid w:val="00547D5C"/>
    <w:pPr>
      <w:outlineLvl w:val="1"/>
    </w:pPr>
  </w:style>
  <w:style w:type="paragraph" w:customStyle="1" w:styleId="BESKrub3versal">
    <w:name w:val="BESKrub3versal"/>
    <w:basedOn w:val="BESKrub1"/>
    <w:next w:val="BESKbrdtext"/>
    <w:rsid w:val="002131E6"/>
    <w:pPr>
      <w:outlineLvl w:val="2"/>
    </w:pPr>
  </w:style>
  <w:style w:type="paragraph" w:customStyle="1" w:styleId="BESKrub4">
    <w:name w:val="BESKrub4"/>
    <w:basedOn w:val="BESKrub1"/>
    <w:next w:val="BESKbrdtext"/>
    <w:rsid w:val="00547D5C"/>
    <w:pPr>
      <w:outlineLvl w:val="3"/>
    </w:pPr>
    <w:rPr>
      <w:caps w:val="0"/>
    </w:rPr>
  </w:style>
  <w:style w:type="paragraph" w:customStyle="1" w:styleId="BESKrub5">
    <w:name w:val="BESKrub5"/>
    <w:basedOn w:val="BESKrub1"/>
    <w:next w:val="BESKbrdtext"/>
    <w:rsid w:val="002131E6"/>
    <w:pPr>
      <w:outlineLvl w:val="4"/>
    </w:pPr>
    <w:rPr>
      <w:caps w:val="0"/>
    </w:rPr>
  </w:style>
  <w:style w:type="paragraph" w:customStyle="1" w:styleId="BESKrub6">
    <w:name w:val="BESKrub6"/>
    <w:basedOn w:val="BESKrub1"/>
    <w:next w:val="BESKbrdtext"/>
    <w:rsid w:val="002131E6"/>
    <w:pPr>
      <w:outlineLvl w:val="5"/>
    </w:pPr>
    <w:rPr>
      <w:caps w:val="0"/>
    </w:rPr>
  </w:style>
  <w:style w:type="paragraph" w:customStyle="1" w:styleId="BESKrub7">
    <w:name w:val="BESKrub7"/>
    <w:basedOn w:val="BESKrub1"/>
    <w:next w:val="BESKbrdtext"/>
    <w:rsid w:val="002131E6"/>
    <w:pPr>
      <w:outlineLvl w:val="6"/>
    </w:pPr>
    <w:rPr>
      <w:caps w:val="0"/>
    </w:rPr>
  </w:style>
  <w:style w:type="paragraph" w:customStyle="1" w:styleId="BESKrub3gemen">
    <w:name w:val="BESKrub3gemen"/>
    <w:basedOn w:val="BESKrub1"/>
    <w:next w:val="BESKbrdtext"/>
    <w:rsid w:val="002131E6"/>
    <w:pPr>
      <w:outlineLvl w:val="2"/>
    </w:pPr>
    <w:rPr>
      <w:caps w:val="0"/>
    </w:rPr>
  </w:style>
  <w:style w:type="paragraph" w:customStyle="1" w:styleId="BESKtabellhuvud">
    <w:name w:val="BESKtabellhuvud"/>
    <w:basedOn w:val="BESKbrdtext"/>
    <w:next w:val="BESKbrdtext"/>
    <w:rsid w:val="00780729"/>
    <w:pPr>
      <w:tabs>
        <w:tab w:val="clear" w:pos="2835"/>
        <w:tab w:val="clear" w:pos="4253"/>
        <w:tab w:val="clear" w:pos="5670"/>
        <w:tab w:val="clear" w:pos="7088"/>
        <w:tab w:val="clear" w:pos="8505"/>
        <w:tab w:val="clear" w:pos="9979"/>
      </w:tabs>
      <w:spacing w:before="240" w:after="240"/>
    </w:pPr>
  </w:style>
  <w:style w:type="paragraph" w:customStyle="1" w:styleId="BESKtitelstor">
    <w:name w:val="BESKtitelstor"/>
    <w:basedOn w:val="BESKtitelliten"/>
    <w:rsid w:val="008057DD"/>
    <w:rPr>
      <w:b/>
      <w:sz w:val="44"/>
    </w:rPr>
  </w:style>
  <w:style w:type="paragraph" w:customStyle="1" w:styleId="BESKtitelliten">
    <w:name w:val="BESKtitelliten"/>
    <w:basedOn w:val="Normal"/>
    <w:rsid w:val="0010037A"/>
    <w:pPr>
      <w:spacing w:before="40"/>
    </w:pPr>
  </w:style>
  <w:style w:type="paragraph" w:customStyle="1" w:styleId="BESKtitelmellan">
    <w:name w:val="BESKtitelmellan"/>
    <w:basedOn w:val="BESKtitelliten"/>
    <w:rsid w:val="00866F5E"/>
    <w:rPr>
      <w:b/>
      <w:sz w:val="28"/>
    </w:rPr>
  </w:style>
  <w:style w:type="paragraph" w:styleId="Innehll1">
    <w:name w:val="toc 1"/>
    <w:basedOn w:val="Normal"/>
    <w:autoRedefine/>
    <w:uiPriority w:val="39"/>
    <w:rsid w:val="000B0CB4"/>
    <w:pPr>
      <w:tabs>
        <w:tab w:val="clear" w:pos="9979"/>
        <w:tab w:val="right" w:leader="dot" w:pos="9072"/>
      </w:tabs>
      <w:spacing w:before="140"/>
      <w:ind w:left="1418" w:right="1418" w:hanging="1418"/>
    </w:pPr>
    <w:rPr>
      <w:caps/>
    </w:rPr>
  </w:style>
  <w:style w:type="paragraph" w:styleId="Innehll2">
    <w:name w:val="toc 2"/>
    <w:basedOn w:val="Innehll1"/>
    <w:autoRedefine/>
    <w:uiPriority w:val="39"/>
    <w:rsid w:val="001541B0"/>
  </w:style>
  <w:style w:type="paragraph" w:styleId="Innehll3">
    <w:name w:val="toc 3"/>
    <w:basedOn w:val="Innehll1"/>
    <w:autoRedefine/>
    <w:uiPriority w:val="39"/>
    <w:rsid w:val="001541B0"/>
  </w:style>
  <w:style w:type="paragraph" w:customStyle="1" w:styleId="zCopyright">
    <w:name w:val="zCopyright"/>
    <w:basedOn w:val="Normal"/>
    <w:semiHidden/>
    <w:rsid w:val="001541B0"/>
    <w:pPr>
      <w:tabs>
        <w:tab w:val="left" w:pos="1418"/>
        <w:tab w:val="right" w:pos="9923"/>
      </w:tabs>
      <w:jc w:val="center"/>
    </w:pPr>
    <w:rPr>
      <w:noProof/>
      <w:sz w:val="12"/>
    </w:rPr>
  </w:style>
  <w:style w:type="paragraph" w:customStyle="1" w:styleId="BESKmngd">
    <w:name w:val="BESKmängd"/>
    <w:basedOn w:val="BESKbrdtext"/>
    <w:rsid w:val="008F2DB0"/>
    <w:pPr>
      <w:tabs>
        <w:tab w:val="clear" w:pos="2835"/>
        <w:tab w:val="clear" w:pos="4253"/>
        <w:tab w:val="clear" w:pos="5670"/>
        <w:tab w:val="clear" w:pos="7088"/>
        <w:tab w:val="clear" w:pos="8505"/>
        <w:tab w:val="clear" w:pos="9979"/>
      </w:tabs>
      <w:spacing w:before="40" w:after="40"/>
      <w:ind w:left="0" w:right="0"/>
    </w:pPr>
  </w:style>
  <w:style w:type="paragraph" w:customStyle="1" w:styleId="BESKbrdtextin">
    <w:name w:val="BESKbrödtextin"/>
    <w:basedOn w:val="BESKbrdtext"/>
    <w:rsid w:val="001541B0"/>
    <w:pPr>
      <w:ind w:left="1985"/>
    </w:pPr>
  </w:style>
  <w:style w:type="paragraph" w:customStyle="1" w:styleId="BESKlista2">
    <w:name w:val="BESKlista2"/>
    <w:basedOn w:val="BESKbrdtext"/>
    <w:link w:val="BESKlista2CharChar"/>
    <w:rsid w:val="004E6C40"/>
    <w:pPr>
      <w:ind w:left="1984" w:hanging="340"/>
    </w:pPr>
  </w:style>
  <w:style w:type="character" w:customStyle="1" w:styleId="BESKlista2CharChar">
    <w:name w:val="BESKlista2 Char Char"/>
    <w:basedOn w:val="BESKbrdtextCharChar"/>
    <w:link w:val="BESKlista2"/>
    <w:rsid w:val="00472B22"/>
    <w:rPr>
      <w:rFonts w:ascii="Arial" w:hAnsi="Arial"/>
      <w:sz w:val="22"/>
      <w:lang w:val="sv-SE" w:eastAsia="sv-SE" w:bidi="ar-SA"/>
    </w:rPr>
  </w:style>
  <w:style w:type="paragraph" w:customStyle="1" w:styleId="BESKtabelltext">
    <w:name w:val="BESKtabelltext"/>
    <w:basedOn w:val="BESKbrdtext"/>
    <w:rsid w:val="002F5066"/>
    <w:pPr>
      <w:spacing w:before="0"/>
      <w:ind w:left="0" w:right="0"/>
    </w:pPr>
  </w:style>
  <w:style w:type="paragraph" w:customStyle="1" w:styleId="BESKrub8">
    <w:name w:val="BESKrub8"/>
    <w:basedOn w:val="BESKrub1"/>
    <w:next w:val="BESKbrdtext"/>
    <w:rsid w:val="002131E6"/>
    <w:pPr>
      <w:outlineLvl w:val="7"/>
    </w:pPr>
    <w:rPr>
      <w:caps w:val="0"/>
    </w:rPr>
  </w:style>
  <w:style w:type="paragraph" w:customStyle="1" w:styleId="BESKokod3">
    <w:name w:val="BESKokod3"/>
    <w:basedOn w:val="BESKokod1"/>
    <w:next w:val="BESKbrdtext"/>
    <w:rsid w:val="00AB4CFB"/>
    <w:pPr>
      <w:tabs>
        <w:tab w:val="left" w:pos="1985"/>
      </w:tabs>
    </w:pPr>
    <w:rPr>
      <w:caps w:val="0"/>
      <w:sz w:val="22"/>
    </w:rPr>
  </w:style>
  <w:style w:type="paragraph" w:customStyle="1" w:styleId="BESKokod4">
    <w:name w:val="BESKokod4"/>
    <w:basedOn w:val="BESKokod1"/>
    <w:next w:val="BESKbrdtext"/>
    <w:rsid w:val="00AB4CFB"/>
    <w:rPr>
      <w:caps w:val="0"/>
      <w:sz w:val="18"/>
    </w:rPr>
  </w:style>
  <w:style w:type="paragraph" w:customStyle="1" w:styleId="BESKokod2">
    <w:name w:val="BESKokod2"/>
    <w:basedOn w:val="BESKokod1"/>
    <w:next w:val="BESKbrdtext"/>
    <w:rsid w:val="00AB4CFB"/>
    <w:rPr>
      <w:caps w:val="0"/>
    </w:rPr>
  </w:style>
  <w:style w:type="paragraph" w:customStyle="1" w:styleId="BESKfigurtext">
    <w:name w:val="BESKfigurtext"/>
    <w:basedOn w:val="BESKbrdtext"/>
    <w:next w:val="BESKbrdtext"/>
    <w:rsid w:val="00307DFE"/>
    <w:pPr>
      <w:spacing w:before="240" w:after="240"/>
    </w:pPr>
    <w:rPr>
      <w:i/>
    </w:rPr>
  </w:style>
  <w:style w:type="table" w:styleId="Tabellrutnt">
    <w:name w:val="Table Grid"/>
    <w:basedOn w:val="Normaltabell"/>
    <w:rsid w:val="00B02C64"/>
    <w:pPr>
      <w:tabs>
        <w:tab w:val="right" w:pos="9979"/>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versikt">
    <w:name w:val="Document Map"/>
    <w:basedOn w:val="Normal"/>
    <w:semiHidden/>
    <w:rsid w:val="00A95AC1"/>
    <w:pPr>
      <w:shd w:val="clear" w:color="auto" w:fill="000080"/>
    </w:pPr>
    <w:rPr>
      <w:rFonts w:ascii="Tahoma" w:hAnsi="Tahoma" w:cs="Tahoma"/>
      <w:sz w:val="20"/>
    </w:rPr>
  </w:style>
  <w:style w:type="character" w:styleId="Sidnummer">
    <w:name w:val="page number"/>
    <w:basedOn w:val="Standardstycketeckensnitt"/>
    <w:rsid w:val="00F7758B"/>
  </w:style>
  <w:style w:type="paragraph" w:customStyle="1" w:styleId="BESKinnehllsrub">
    <w:name w:val="BESKinnehållsrub"/>
    <w:basedOn w:val="BESKrub1"/>
    <w:rsid w:val="00176B13"/>
    <w:pPr>
      <w:outlineLvl w:val="9"/>
    </w:pPr>
  </w:style>
  <w:style w:type="paragraph" w:styleId="Innehll4">
    <w:name w:val="toc 4"/>
    <w:basedOn w:val="Innehll1"/>
    <w:autoRedefine/>
    <w:semiHidden/>
    <w:rsid w:val="000B0CB4"/>
    <w:rPr>
      <w:caps w:val="0"/>
    </w:rPr>
  </w:style>
  <w:style w:type="paragraph" w:styleId="Innehll5">
    <w:name w:val="toc 5"/>
    <w:basedOn w:val="Innehll1"/>
    <w:autoRedefine/>
    <w:semiHidden/>
    <w:rsid w:val="000B0CB4"/>
    <w:rPr>
      <w:caps w:val="0"/>
    </w:rPr>
  </w:style>
  <w:style w:type="paragraph" w:styleId="Innehll6">
    <w:name w:val="toc 6"/>
    <w:basedOn w:val="Innehll1"/>
    <w:autoRedefine/>
    <w:semiHidden/>
    <w:rsid w:val="000B0CB4"/>
    <w:rPr>
      <w:caps w:val="0"/>
    </w:rPr>
  </w:style>
  <w:style w:type="paragraph" w:styleId="Innehll7">
    <w:name w:val="toc 7"/>
    <w:basedOn w:val="Innehll1"/>
    <w:autoRedefine/>
    <w:semiHidden/>
    <w:rsid w:val="000B0CB4"/>
    <w:rPr>
      <w:caps w:val="0"/>
    </w:rPr>
  </w:style>
  <w:style w:type="paragraph" w:styleId="Innehll8">
    <w:name w:val="toc 8"/>
    <w:basedOn w:val="Innehll1"/>
    <w:autoRedefine/>
    <w:semiHidden/>
    <w:rsid w:val="000B0CB4"/>
    <w:rPr>
      <w:caps w:val="0"/>
    </w:rPr>
  </w:style>
  <w:style w:type="paragraph" w:styleId="Innehll9">
    <w:name w:val="toc 9"/>
    <w:basedOn w:val="Innehll1"/>
    <w:autoRedefine/>
    <w:semiHidden/>
    <w:rsid w:val="000B0CB4"/>
    <w:rPr>
      <w:caps w:val="0"/>
    </w:rPr>
  </w:style>
  <w:style w:type="paragraph" w:customStyle="1" w:styleId="BESKledtext">
    <w:name w:val="BESKledtext"/>
    <w:basedOn w:val="BESKblankhuvud"/>
    <w:rsid w:val="00AE1B83"/>
    <w:pPr>
      <w:spacing w:before="20"/>
    </w:pPr>
    <w:rPr>
      <w:sz w:val="12"/>
    </w:rPr>
  </w:style>
  <w:style w:type="paragraph" w:customStyle="1" w:styleId="BESKokod4in">
    <w:name w:val="BESKokod4in"/>
    <w:basedOn w:val="BESKokod4"/>
    <w:rsid w:val="00CF170D"/>
    <w:pPr>
      <w:ind w:left="1985"/>
    </w:pPr>
  </w:style>
  <w:style w:type="table" w:customStyle="1" w:styleId="BESKTable">
    <w:name w:val="BESKTable"/>
    <w:basedOn w:val="Normaltabell"/>
    <w:uiPriority w:val="99"/>
    <w:rsid w:val="00346F0A"/>
    <w:tblPr>
      <w:tblInd w:w="1418" w:type="dxa"/>
    </w:tblPr>
  </w:style>
  <w:style w:type="paragraph" w:customStyle="1" w:styleId="BESKbrdtextndring">
    <w:name w:val="BESKbrödtextändring"/>
    <w:basedOn w:val="BESKbrdtext"/>
    <w:qFormat/>
    <w:rsid w:val="006E3E8D"/>
    <w:pPr>
      <w:pBdr>
        <w:left w:val="single" w:sz="4" w:space="4" w:color="auto"/>
      </w:pBdr>
    </w:pPr>
  </w:style>
  <w:style w:type="table" w:customStyle="1" w:styleId="Oformateradtabell31">
    <w:name w:val="Oformaterad tabell 31"/>
    <w:basedOn w:val="Normaltabell"/>
    <w:uiPriority w:val="43"/>
    <w:rsid w:val="00F95E5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BESKTableWithBorders">
    <w:name w:val="BESKTableWithBorders"/>
    <w:basedOn w:val="BESKTable"/>
    <w:uiPriority w:val="99"/>
    <w:rsid w:val="00890989"/>
    <w:tblPr>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KblankhuvudFET">
    <w:name w:val="BESKblankhuvudFET"/>
    <w:basedOn w:val="BESKblankhuvud"/>
    <w:qFormat/>
    <w:rsid w:val="00194233"/>
    <w:rPr>
      <w:b/>
    </w:rPr>
  </w:style>
  <w:style w:type="character" w:styleId="Stark">
    <w:name w:val="Strong"/>
    <w:basedOn w:val="Standardstycketeckensnitt"/>
    <w:uiPriority w:val="22"/>
    <w:qFormat/>
    <w:rsid w:val="00D419E1"/>
    <w:rPr>
      <w:b/>
      <w:bCs/>
    </w:rPr>
  </w:style>
  <w:style w:type="paragraph" w:customStyle="1" w:styleId="Huvudtextstor">
    <w:name w:val="Huvudtext stor"/>
    <w:basedOn w:val="Normal"/>
    <w:link w:val="HuvudtextstorChar"/>
    <w:semiHidden/>
    <w:rsid w:val="007D4B21"/>
    <w:pPr>
      <w:tabs>
        <w:tab w:val="clear" w:pos="9979"/>
      </w:tabs>
      <w:spacing w:line="280" w:lineRule="atLeast"/>
    </w:pPr>
    <w:rPr>
      <w:b/>
      <w:sz w:val="24"/>
      <w:szCs w:val="22"/>
    </w:rPr>
  </w:style>
  <w:style w:type="character" w:customStyle="1" w:styleId="HuvudtextstorChar">
    <w:name w:val="Huvudtext stor Char"/>
    <w:basedOn w:val="Standardstycketeckensnitt"/>
    <w:link w:val="Huvudtextstor"/>
    <w:semiHidden/>
    <w:rsid w:val="007D4B21"/>
    <w:rPr>
      <w:rFonts w:ascii="Arial" w:hAnsi="Arial"/>
      <w:b/>
      <w:sz w:val="24"/>
      <w:szCs w:val="22"/>
    </w:rPr>
  </w:style>
  <w:style w:type="paragraph" w:styleId="Ballongtext">
    <w:name w:val="Balloon Text"/>
    <w:basedOn w:val="Normal"/>
    <w:link w:val="BallongtextChar"/>
    <w:semiHidden/>
    <w:unhideWhenUsed/>
    <w:rsid w:val="006C234A"/>
    <w:rPr>
      <w:rFonts w:ascii="Segoe UI" w:hAnsi="Segoe UI" w:cs="Segoe UI"/>
      <w:sz w:val="18"/>
      <w:szCs w:val="18"/>
    </w:rPr>
  </w:style>
  <w:style w:type="character" w:customStyle="1" w:styleId="BallongtextChar">
    <w:name w:val="Ballongtext Char"/>
    <w:basedOn w:val="Standardstycketeckensnitt"/>
    <w:link w:val="Ballongtext"/>
    <w:semiHidden/>
    <w:rsid w:val="006C234A"/>
    <w:rPr>
      <w:rFonts w:ascii="Segoe UI" w:hAnsi="Segoe UI" w:cs="Segoe UI"/>
      <w:sz w:val="18"/>
      <w:szCs w:val="18"/>
    </w:rPr>
  </w:style>
  <w:style w:type="character" w:styleId="AnvndHyperlnk">
    <w:name w:val="FollowedHyperlink"/>
    <w:basedOn w:val="Standardstycketeckensnitt"/>
    <w:semiHidden/>
    <w:unhideWhenUsed/>
    <w:rsid w:val="00F13E44"/>
    <w:rPr>
      <w:color w:val="800080" w:themeColor="followedHyperlink"/>
      <w:u w:val="single"/>
    </w:rPr>
  </w:style>
  <w:style w:type="character" w:styleId="Olstomnmnande">
    <w:name w:val="Unresolved Mention"/>
    <w:basedOn w:val="Standardstycketeckensnitt"/>
    <w:uiPriority w:val="99"/>
    <w:semiHidden/>
    <w:unhideWhenUsed/>
    <w:rsid w:val="00567A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287100">
      <w:bodyDiv w:val="1"/>
      <w:marLeft w:val="0"/>
      <w:marRight w:val="0"/>
      <w:marTop w:val="0"/>
      <w:marBottom w:val="0"/>
      <w:divBdr>
        <w:top w:val="none" w:sz="0" w:space="0" w:color="auto"/>
        <w:left w:val="none" w:sz="0" w:space="0" w:color="auto"/>
        <w:bottom w:val="none" w:sz="0" w:space="0" w:color="auto"/>
        <w:right w:val="none" w:sz="0" w:space="0" w:color="auto"/>
      </w:divBdr>
    </w:div>
    <w:div w:id="272707455">
      <w:bodyDiv w:val="1"/>
      <w:marLeft w:val="0"/>
      <w:marRight w:val="0"/>
      <w:marTop w:val="0"/>
      <w:marBottom w:val="0"/>
      <w:divBdr>
        <w:top w:val="none" w:sz="0" w:space="0" w:color="auto"/>
        <w:left w:val="none" w:sz="0" w:space="0" w:color="auto"/>
        <w:bottom w:val="none" w:sz="0" w:space="0" w:color="auto"/>
        <w:right w:val="none" w:sz="0" w:space="0" w:color="auto"/>
      </w:divBdr>
    </w:div>
    <w:div w:id="455568774">
      <w:bodyDiv w:val="1"/>
      <w:marLeft w:val="0"/>
      <w:marRight w:val="0"/>
      <w:marTop w:val="0"/>
      <w:marBottom w:val="0"/>
      <w:divBdr>
        <w:top w:val="none" w:sz="0" w:space="0" w:color="auto"/>
        <w:left w:val="none" w:sz="0" w:space="0" w:color="auto"/>
        <w:bottom w:val="none" w:sz="0" w:space="0" w:color="auto"/>
        <w:right w:val="none" w:sz="0" w:space="0" w:color="auto"/>
      </w:divBdr>
    </w:div>
    <w:div w:id="1209801802">
      <w:bodyDiv w:val="1"/>
      <w:marLeft w:val="0"/>
      <w:marRight w:val="0"/>
      <w:marTop w:val="0"/>
      <w:marBottom w:val="0"/>
      <w:divBdr>
        <w:top w:val="none" w:sz="0" w:space="0" w:color="auto"/>
        <w:left w:val="none" w:sz="0" w:space="0" w:color="auto"/>
        <w:bottom w:val="none" w:sz="0" w:space="0" w:color="auto"/>
        <w:right w:val="none" w:sz="0" w:space="0" w:color="auto"/>
      </w:divBdr>
    </w:div>
    <w:div w:id="1648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internwww.svenskakyrkan.se/fastighetkulturarv/rapporter-kyrkoantikvarisk-ersattn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svenskakyrkan.se/stockholmsstift/lar-kanna-stockholms-kyrkogardar" TargetMode="External"/><Relationship Id="rId2" Type="http://schemas.openxmlformats.org/officeDocument/2006/relationships/customXml" Target="../customXml/item2.xml"/><Relationship Id="rId16" Type="http://schemas.openxmlformats.org/officeDocument/2006/relationships/hyperlink" Target="https://www.svenskakyrkan.se/stockholmsstift/lat-kyrkorna-beratt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sm\Desktop\Word%20Templates\AMA%20Teknisk%20besk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C1C77B106A18419546C363EA0EC6AD" ma:contentTypeVersion="12" ma:contentTypeDescription="Skapa ett nytt dokument." ma:contentTypeScope="" ma:versionID="f227cff52c592df13f1b6fc9dd19b960">
  <xsd:schema xmlns:xsd="http://www.w3.org/2001/XMLSchema" xmlns:xs="http://www.w3.org/2001/XMLSchema" xmlns:p="http://schemas.microsoft.com/office/2006/metadata/properties" xmlns:ns2="d0046361-9d56-49e8-ac52-fc01d562a061" xmlns:ns3="dadbdee7-332e-429e-ae7a-c45f9a8a76e1" targetNamespace="http://schemas.microsoft.com/office/2006/metadata/properties" ma:root="true" ma:fieldsID="8b80cbf1b732554650d03f1af9a1079e" ns2:_="" ns3:_="">
    <xsd:import namespace="d0046361-9d56-49e8-ac52-fc01d562a061"/>
    <xsd:import namespace="dadbdee7-332e-429e-ae7a-c45f9a8a76e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46361-9d56-49e8-ac52-fc01d562a0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dbdee7-332e-429e-ae7a-c45f9a8a76e1"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F66091-DCA5-4BC2-811B-AED54FB12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46361-9d56-49e8-ac52-fc01d562a061"/>
    <ds:schemaRef ds:uri="dadbdee7-332e-429e-ae7a-c45f9a8a76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99CF4-384E-4905-B394-75F804E41D8A}">
  <ds:schemaRefs>
    <ds:schemaRef ds:uri="http://schemas.openxmlformats.org/officeDocument/2006/bibliography"/>
  </ds:schemaRefs>
</ds:datastoreItem>
</file>

<file path=customXml/itemProps3.xml><?xml version="1.0" encoding="utf-8"?>
<ds:datastoreItem xmlns:ds="http://schemas.openxmlformats.org/officeDocument/2006/customXml" ds:itemID="{DE02BECE-305E-4A00-BD97-3D612BBA41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3203B3-6CE0-45AF-A58F-201E791E5F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AMA Teknisk beskr</Template>
  <TotalTime>82</TotalTime>
  <Pages>9</Pages>
  <Words>2083</Words>
  <Characters>11041</Characters>
  <Application>Microsoft Office Word</Application>
  <DocSecurity>0</DocSecurity>
  <Lines>92</Lines>
  <Paragraphs>26</Paragraphs>
  <ScaleCrop>false</ScaleCrop>
  <Company>AB Svensk Byggtjänst</Company>
  <LinksUpToDate>false</LinksUpToDate>
  <CharactersWithSpaces>13098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 teknisk beskrivning</dc:title>
  <dc:subject/>
  <dc:creator>Svensk Byggtjänst</dc:creator>
  <cp:keywords/>
  <dc:description>Version 2.0.0, 110310, stående A4, clean</dc:description>
  <cp:lastModifiedBy>Erika Landgren</cp:lastModifiedBy>
  <cp:revision>413</cp:revision>
  <cp:lastPrinted>2022-03-17T00:23:00Z</cp:lastPrinted>
  <dcterms:created xsi:type="dcterms:W3CDTF">2018-03-08T09:03:00Z</dcterms:created>
  <dcterms:modified xsi:type="dcterms:W3CDTF">2022-05-24T11:34:00Z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0x01010088C1C77B106A18419546C363EA0EC6AD</vt:lpwstr>
  </property>
</Properties>
</file>